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A57" w:rsidRPr="00831389" w:rsidRDefault="00AF1A57" w:rsidP="00AF1A57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703C27">
        <w:rPr>
          <w:bCs/>
          <w:noProof w:val="0"/>
          <w:sz w:val="24"/>
          <w:lang w:val="en-GB"/>
        </w:rPr>
        <w:t xml:space="preserve"> </w:t>
      </w:r>
      <w:r>
        <w:rPr>
          <w:bCs/>
          <w:noProof w:val="0"/>
          <w:sz w:val="24"/>
          <w:lang w:val="en-GB"/>
        </w:rPr>
        <w:t>Meeting #</w:t>
      </w:r>
      <w:r w:rsidR="009E18FE">
        <w:rPr>
          <w:bCs/>
          <w:noProof w:val="0"/>
          <w:sz w:val="24"/>
          <w:lang w:val="en-GB"/>
        </w:rPr>
        <w:t>101</w:t>
      </w:r>
      <w:r w:rsidR="00695FA3">
        <w:rPr>
          <w:bCs/>
          <w:noProof w:val="0"/>
          <w:sz w:val="24"/>
          <w:lang w:val="en-GB"/>
        </w:rPr>
        <w:t>bis</w:t>
      </w:r>
      <w:r w:rsidR="008465DC">
        <w:rPr>
          <w:rFonts w:eastAsia="맑은 고딕"/>
          <w:bCs/>
          <w:noProof w:val="0"/>
          <w:sz w:val="24"/>
          <w:lang w:val="en-GB" w:eastAsia="ko-KR"/>
        </w:rPr>
        <w:tab/>
        <w:t>R3-185737</w:t>
      </w:r>
    </w:p>
    <w:p w:rsidR="00AF1A57" w:rsidRPr="00076C1C" w:rsidRDefault="00695FA3" w:rsidP="00AF1A57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바탕" w:cs="Arial"/>
          <w:color w:val="000000"/>
          <w:sz w:val="24"/>
          <w:szCs w:val="24"/>
          <w:lang w:eastAsia="ko-KR"/>
        </w:rPr>
        <w:t>Chengdu</w:t>
      </w:r>
      <w:r w:rsidR="00AF1A57" w:rsidRPr="00202DCA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바탕" w:cs="Arial"/>
          <w:color w:val="000000"/>
          <w:sz w:val="24"/>
          <w:szCs w:val="24"/>
          <w:lang w:eastAsia="ja-JP"/>
        </w:rPr>
        <w:t>China</w:t>
      </w:r>
      <w:r w:rsidR="00AF1A57" w:rsidRPr="00202DCA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바탕" w:cs="Arial"/>
          <w:color w:val="000000"/>
          <w:sz w:val="24"/>
          <w:szCs w:val="24"/>
          <w:lang w:eastAsia="ja-JP"/>
        </w:rPr>
        <w:t>Oct.</w:t>
      </w:r>
      <w:r w:rsidR="00AF1A57">
        <w:rPr>
          <w:rFonts w:eastAsia="바탕" w:cs="Arial"/>
          <w:color w:val="000000"/>
          <w:sz w:val="24"/>
          <w:szCs w:val="24"/>
          <w:lang w:eastAsia="ja-JP"/>
        </w:rPr>
        <w:t xml:space="preserve"> </w:t>
      </w:r>
      <w:r>
        <w:rPr>
          <w:rFonts w:eastAsia="바탕" w:cs="Arial"/>
          <w:color w:val="000000"/>
          <w:sz w:val="24"/>
          <w:szCs w:val="24"/>
          <w:lang w:eastAsia="ja-JP"/>
        </w:rPr>
        <w:t>8</w:t>
      </w:r>
      <w:r w:rsidR="009E18FE" w:rsidRPr="009E18FE"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th</w:t>
      </w:r>
      <w:r w:rsidR="00AF1A57" w:rsidRPr="00202DCA">
        <w:rPr>
          <w:rFonts w:eastAsia="바탕" w:cs="Arial"/>
          <w:color w:val="000000"/>
          <w:sz w:val="24"/>
          <w:szCs w:val="24"/>
          <w:lang w:eastAsia="ja-JP"/>
        </w:rPr>
        <w:t xml:space="preserve"> – </w:t>
      </w:r>
      <w:r>
        <w:rPr>
          <w:rFonts w:eastAsia="바탕" w:cs="Arial"/>
          <w:color w:val="000000"/>
          <w:sz w:val="24"/>
          <w:szCs w:val="24"/>
          <w:lang w:eastAsia="ja-JP"/>
        </w:rPr>
        <w:t>1</w:t>
      </w:r>
      <w:r w:rsidR="009E18FE">
        <w:rPr>
          <w:rFonts w:eastAsia="바탕" w:cs="Arial"/>
          <w:color w:val="000000"/>
          <w:sz w:val="24"/>
          <w:szCs w:val="24"/>
          <w:lang w:eastAsia="ja-JP"/>
        </w:rPr>
        <w:t>2</w:t>
      </w:r>
      <w:r w:rsidR="00AF1A57" w:rsidRPr="00202DCA"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th</w:t>
      </w:r>
      <w:r w:rsidR="00AF1A57" w:rsidRPr="00202DCA">
        <w:rPr>
          <w:rFonts w:eastAsia="바탕" w:cs="Arial"/>
          <w:color w:val="000000"/>
          <w:sz w:val="24"/>
          <w:szCs w:val="24"/>
          <w:lang w:eastAsia="ja-JP"/>
        </w:rPr>
        <w:t>, 2018</w:t>
      </w:r>
    </w:p>
    <w:p w:rsidR="00AC3F44" w:rsidRPr="00B847D6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95FA3">
        <w:rPr>
          <w:rFonts w:cs="Arial"/>
          <w:b/>
          <w:bCs/>
          <w:sz w:val="24"/>
        </w:rPr>
        <w:t>23</w:t>
      </w:r>
      <w:r w:rsidR="000C2CB2">
        <w:rPr>
          <w:rFonts w:eastAsia="맑은 고딕" w:cs="Arial"/>
          <w:b/>
          <w:bCs/>
          <w:sz w:val="24"/>
          <w:lang w:eastAsia="ko-KR"/>
        </w:rPr>
        <w:t>.</w:t>
      </w:r>
      <w:r w:rsidR="00695FA3">
        <w:rPr>
          <w:rFonts w:eastAsia="맑은 고딕" w:cs="Arial"/>
          <w:b/>
          <w:bCs/>
          <w:sz w:val="24"/>
          <w:lang w:eastAsia="ko-KR"/>
        </w:rPr>
        <w:t>1</w:t>
      </w:r>
      <w:r w:rsidR="00D2554B">
        <w:rPr>
          <w:rFonts w:eastAsia="맑은 고딕" w:cs="Arial"/>
          <w:b/>
          <w:bCs/>
          <w:sz w:val="24"/>
          <w:lang w:eastAsia="ko-KR"/>
        </w:rPr>
        <w:t>.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  <w:r w:rsidR="00271696">
        <w:rPr>
          <w:rFonts w:ascii="Arial" w:hAnsi="Arial" w:cs="Arial"/>
          <w:b/>
          <w:bCs/>
          <w:noProof/>
          <w:sz w:val="24"/>
        </w:rPr>
        <w:t>, Huawei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271696">
        <w:rPr>
          <w:rFonts w:ascii="Arial" w:hAnsi="Arial" w:cs="Arial"/>
          <w:b/>
          <w:bCs/>
          <w:sz w:val="24"/>
        </w:rPr>
        <w:t xml:space="preserve">RAN3 </w:t>
      </w:r>
      <w:r w:rsidR="00C801A2">
        <w:rPr>
          <w:rFonts w:ascii="Arial" w:hAnsi="Arial" w:cs="Arial"/>
          <w:b/>
          <w:bCs/>
          <w:sz w:val="24"/>
        </w:rPr>
        <w:t xml:space="preserve">Work Plan on </w:t>
      </w:r>
      <w:r w:rsidR="009A3F45">
        <w:rPr>
          <w:rFonts w:ascii="Arial" w:hAnsi="Arial" w:cs="Arial"/>
          <w:b/>
          <w:bCs/>
          <w:sz w:val="24"/>
        </w:rPr>
        <w:t>NR V2X</w:t>
      </w:r>
      <w:r w:rsidR="00C801A2">
        <w:rPr>
          <w:rFonts w:ascii="Arial" w:hAnsi="Arial" w:cs="Arial"/>
          <w:b/>
          <w:bCs/>
          <w:sz w:val="24"/>
        </w:rPr>
        <w:t xml:space="preserve"> SI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9A3F45">
        <w:rPr>
          <w:rFonts w:ascii="Arial" w:hAnsi="Arial" w:cs="Arial"/>
          <w:b/>
          <w:bCs/>
          <w:sz w:val="24"/>
        </w:rPr>
        <w:t>Discussion</w:t>
      </w:r>
      <w:bookmarkStart w:id="0" w:name="_GoBack"/>
      <w:bookmarkEnd w:id="0"/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6B6A55" w:rsidRDefault="00B61EEE" w:rsidP="00571757">
      <w:pPr>
        <w:jc w:val="both"/>
      </w:pPr>
      <w:r>
        <w:t>A</w:t>
      </w:r>
      <w:r w:rsidR="006B6A55">
        <w:t xml:space="preserve"> new Study Item on NR V2X was approved</w:t>
      </w:r>
      <w:r>
        <w:t xml:space="preserve"> in RAN #80 and updated in RAN #81</w:t>
      </w:r>
      <w:r w:rsidR="006B6A55">
        <w:t xml:space="preserve"> </w:t>
      </w:r>
      <w:r>
        <w:t xml:space="preserve">[1] </w:t>
      </w:r>
      <w:r w:rsidR="006B6A55">
        <w:t>and the corresponding time budget was allocated for this Study Item with completion date of March 2019 [2].</w:t>
      </w:r>
    </w:p>
    <w:p w:rsidR="00672767" w:rsidRDefault="00672767" w:rsidP="00571757">
      <w:pPr>
        <w:jc w:val="both"/>
        <w:rPr>
          <w:rFonts w:eastAsia="맑은 고딕"/>
          <w:lang w:val="en-GB" w:eastAsia="ko-KR"/>
        </w:rPr>
      </w:pPr>
      <w:r w:rsidRPr="00672767">
        <w:rPr>
          <w:rFonts w:eastAsia="맑은 고딕"/>
          <w:lang w:val="en-GB" w:eastAsia="ko-KR"/>
        </w:rPr>
        <w:t>A skeleton of TR 38.885 (R1-1808942) was endorsed in RAN1, and will potentially be updated in next RAN1 meeting.</w:t>
      </w:r>
    </w:p>
    <w:p w:rsidR="00C801A2" w:rsidRDefault="006B6A55" w:rsidP="00571757">
      <w:pPr>
        <w:jc w:val="both"/>
        <w:rPr>
          <w:rFonts w:eastAsia="맑은 고딕"/>
          <w:lang w:val="en-GB" w:eastAsia="ko-KR"/>
        </w:rPr>
      </w:pPr>
      <w:r>
        <w:t>As rapporteurs, in this contribution, we propose</w:t>
      </w:r>
      <w:r w:rsidR="00C801A2" w:rsidRPr="00C801A2">
        <w:rPr>
          <w:rFonts w:eastAsia="맑은 고딕"/>
          <w:lang w:val="en-GB" w:eastAsia="ko-KR"/>
        </w:rPr>
        <w:t xml:space="preserve"> a work plan </w:t>
      </w:r>
      <w:r w:rsidR="00C801A2">
        <w:rPr>
          <w:rFonts w:eastAsia="맑은 고딕"/>
          <w:lang w:val="en-GB" w:eastAsia="ko-KR"/>
        </w:rPr>
        <w:t xml:space="preserve">of RAN3 for </w:t>
      </w:r>
      <w:r>
        <w:rPr>
          <w:rFonts w:eastAsia="맑은 고딕"/>
          <w:lang w:val="en-GB" w:eastAsia="ko-KR"/>
        </w:rPr>
        <w:t>this SI</w:t>
      </w:r>
      <w:r w:rsidR="00C801A2" w:rsidRPr="00C801A2">
        <w:rPr>
          <w:rFonts w:eastAsia="맑은 고딕"/>
          <w:lang w:val="en-GB" w:eastAsia="ko-KR"/>
        </w:rPr>
        <w:t>.</w:t>
      </w:r>
      <w:r w:rsidR="00C801A2">
        <w:rPr>
          <w:rFonts w:eastAsia="맑은 고딕"/>
          <w:lang w:val="en-GB" w:eastAsia="ko-KR"/>
        </w:rPr>
        <w:t xml:space="preserve"> </w:t>
      </w:r>
    </w:p>
    <w:p w:rsidR="00593D3B" w:rsidRPr="003209EE" w:rsidRDefault="00593D3B" w:rsidP="00571757">
      <w:pPr>
        <w:jc w:val="both"/>
        <w:rPr>
          <w:rFonts w:eastAsia="맑은 고딕"/>
          <w:lang w:val="en-GB" w:eastAsia="ko-KR"/>
        </w:rPr>
      </w:pPr>
    </w:p>
    <w:p w:rsidR="0061671A" w:rsidRDefault="00AC3F44" w:rsidP="0061671A">
      <w:pPr>
        <w:pStyle w:val="1"/>
        <w:rPr>
          <w:rFonts w:eastAsia="맑은 고딕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:rsidR="00C801A2" w:rsidRPr="00F84362" w:rsidRDefault="00C801A2" w:rsidP="00C801A2">
      <w:pPr>
        <w:spacing w:after="0"/>
        <w:rPr>
          <w:rFonts w:eastAsia="Times New Roman"/>
        </w:rPr>
      </w:pPr>
    </w:p>
    <w:p w:rsidR="00C801A2" w:rsidRDefault="006B6A55" w:rsidP="00C801A2">
      <w:pPr>
        <w:spacing w:after="0"/>
      </w:pPr>
      <w:r>
        <w:t xml:space="preserve">The following table gives the work plan in terms of tasks for the upcoming three meetings in RAN3: </w:t>
      </w:r>
    </w:p>
    <w:p w:rsidR="006B6A55" w:rsidRPr="006D18F8" w:rsidRDefault="006B6A55" w:rsidP="00C801A2">
      <w:pPr>
        <w:spacing w:after="0"/>
        <w:rPr>
          <w:rFonts w:eastAsia="맑은 고딕"/>
          <w:lang w:val="en-GB" w:eastAsia="ko-KR"/>
        </w:rPr>
      </w:pPr>
    </w:p>
    <w:tbl>
      <w:tblPr>
        <w:tblW w:w="51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3"/>
        <w:gridCol w:w="1841"/>
        <w:gridCol w:w="565"/>
        <w:gridCol w:w="5959"/>
      </w:tblGrid>
      <w:tr w:rsidR="00596EEE" w:rsidRPr="002450FB" w:rsidTr="006B6A55">
        <w:tc>
          <w:tcPr>
            <w:tcW w:w="783" w:type="pct"/>
            <w:shd w:val="clear" w:color="auto" w:fill="auto"/>
          </w:tcPr>
          <w:p w:rsidR="00596EEE" w:rsidRPr="002450FB" w:rsidRDefault="00596EEE" w:rsidP="008F35AF">
            <w:pPr>
              <w:spacing w:after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M</w:t>
            </w:r>
            <w:r w:rsidRPr="002450FB">
              <w:rPr>
                <w:rFonts w:eastAsia="Times New Roman"/>
                <w:b/>
              </w:rPr>
              <w:t>eetings</w:t>
            </w:r>
          </w:p>
        </w:tc>
        <w:tc>
          <w:tcPr>
            <w:tcW w:w="928" w:type="pct"/>
          </w:tcPr>
          <w:p w:rsidR="00596EEE" w:rsidRPr="00596EEE" w:rsidRDefault="00596EEE" w:rsidP="00D2729C">
            <w:pPr>
              <w:spacing w:after="0"/>
              <w:rPr>
                <w:rFonts w:eastAsiaTheme="minorEastAsia"/>
                <w:b/>
                <w:lang w:eastAsia="ko-KR"/>
              </w:rPr>
            </w:pPr>
            <w:r>
              <w:rPr>
                <w:rFonts w:eastAsiaTheme="minorEastAsia" w:hint="eastAsia"/>
                <w:b/>
                <w:lang w:eastAsia="ko-KR"/>
              </w:rPr>
              <w:t>Date</w:t>
            </w:r>
          </w:p>
        </w:tc>
        <w:tc>
          <w:tcPr>
            <w:tcW w:w="285" w:type="pct"/>
          </w:tcPr>
          <w:p w:rsidR="00596EEE" w:rsidRPr="00596EEE" w:rsidRDefault="00596EEE" w:rsidP="00D2729C">
            <w:pPr>
              <w:spacing w:after="0"/>
              <w:rPr>
                <w:rFonts w:eastAsiaTheme="minorEastAsia"/>
                <w:b/>
                <w:lang w:eastAsia="ko-KR"/>
              </w:rPr>
            </w:pPr>
            <w:r>
              <w:rPr>
                <w:rFonts w:eastAsiaTheme="minorEastAsia" w:hint="eastAsia"/>
                <w:b/>
                <w:lang w:eastAsia="ko-KR"/>
              </w:rPr>
              <w:t>TU</w:t>
            </w:r>
          </w:p>
        </w:tc>
        <w:tc>
          <w:tcPr>
            <w:tcW w:w="3003" w:type="pct"/>
            <w:shd w:val="clear" w:color="auto" w:fill="auto"/>
          </w:tcPr>
          <w:p w:rsidR="00596EEE" w:rsidRPr="002450FB" w:rsidRDefault="00596EEE" w:rsidP="00D2729C">
            <w:pPr>
              <w:spacing w:after="0"/>
              <w:rPr>
                <w:rFonts w:eastAsia="Times New Roman"/>
                <w:b/>
              </w:rPr>
            </w:pPr>
            <w:r w:rsidRPr="002450FB">
              <w:rPr>
                <w:rFonts w:eastAsia="Times New Roman"/>
                <w:b/>
              </w:rPr>
              <w:t>P</w:t>
            </w:r>
            <w:r>
              <w:rPr>
                <w:rFonts w:eastAsia="Times New Roman"/>
                <w:b/>
              </w:rPr>
              <w:t>ossible O</w:t>
            </w:r>
            <w:r w:rsidRPr="002450FB">
              <w:rPr>
                <w:rFonts w:eastAsia="Times New Roman"/>
                <w:b/>
              </w:rPr>
              <w:t>bjectives</w:t>
            </w:r>
          </w:p>
        </w:tc>
      </w:tr>
      <w:tr w:rsidR="00596EEE" w:rsidRPr="002450FB" w:rsidTr="006B6A55">
        <w:tc>
          <w:tcPr>
            <w:tcW w:w="783" w:type="pct"/>
            <w:shd w:val="clear" w:color="auto" w:fill="auto"/>
          </w:tcPr>
          <w:p w:rsidR="00596EEE" w:rsidRPr="002450FB" w:rsidRDefault="00596EEE" w:rsidP="00596EEE">
            <w:pPr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RAN3 </w:t>
            </w:r>
            <w:r w:rsidRPr="002450FB">
              <w:rPr>
                <w:rFonts w:eastAsia="Times New Roman"/>
              </w:rPr>
              <w:t>#101</w:t>
            </w:r>
            <w:r>
              <w:rPr>
                <w:rFonts w:eastAsia="Times New Roman"/>
              </w:rPr>
              <w:t xml:space="preserve">bis </w:t>
            </w:r>
          </w:p>
        </w:tc>
        <w:tc>
          <w:tcPr>
            <w:tcW w:w="928" w:type="pct"/>
          </w:tcPr>
          <w:p w:rsidR="00596EEE" w:rsidRDefault="00596EEE" w:rsidP="00D2729C">
            <w:pPr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Oct. 8~ 12, 2018</w:t>
            </w:r>
          </w:p>
        </w:tc>
        <w:tc>
          <w:tcPr>
            <w:tcW w:w="285" w:type="pct"/>
          </w:tcPr>
          <w:p w:rsidR="00596EEE" w:rsidRPr="00596EEE" w:rsidRDefault="00596EEE" w:rsidP="00D2729C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0.5</w:t>
            </w:r>
          </w:p>
        </w:tc>
        <w:tc>
          <w:tcPr>
            <w:tcW w:w="3003" w:type="pct"/>
            <w:shd w:val="clear" w:color="auto" w:fill="auto"/>
          </w:tcPr>
          <w:p w:rsidR="00596EEE" w:rsidRDefault="00596EEE" w:rsidP="0020593F">
            <w:pPr>
              <w:spacing w:after="0"/>
              <w:rPr>
                <w:rFonts w:eastAsia="Times New Roman"/>
              </w:rPr>
            </w:pPr>
          </w:p>
          <w:p w:rsidR="00596EEE" w:rsidRDefault="00596EEE" w:rsidP="0020593F">
            <w:pPr>
              <w:spacing w:after="0"/>
              <w:rPr>
                <w:rFonts w:eastAsia="Times New Roman"/>
              </w:rPr>
            </w:pPr>
            <w:r w:rsidRPr="002450FB">
              <w:rPr>
                <w:rFonts w:eastAsia="Times New Roman"/>
              </w:rPr>
              <w:t xml:space="preserve">Preliminary </w:t>
            </w:r>
            <w:r>
              <w:rPr>
                <w:rFonts w:eastAsia="Times New Roman"/>
              </w:rPr>
              <w:t>considerations on the scenarios and potential impacts</w:t>
            </w:r>
            <w:r w:rsidR="005B04D6">
              <w:rPr>
                <w:rFonts w:eastAsia="Times New Roman"/>
              </w:rPr>
              <w:t>/</w:t>
            </w:r>
            <w:r>
              <w:rPr>
                <w:rFonts w:eastAsia="Times New Roman"/>
              </w:rPr>
              <w:t>issues in RAN3</w:t>
            </w:r>
            <w:r w:rsidR="000B54F6">
              <w:rPr>
                <w:rFonts w:eastAsia="Times New Roman"/>
              </w:rPr>
              <w:t xml:space="preserve"> such as:</w:t>
            </w:r>
          </w:p>
          <w:p w:rsidR="00B73BD7" w:rsidRPr="00B73BD7" w:rsidRDefault="00B73BD7" w:rsidP="00825BCB">
            <w:pPr>
              <w:pStyle w:val="af5"/>
              <w:numPr>
                <w:ilvl w:val="0"/>
                <w:numId w:val="2"/>
              </w:numPr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Service Authorization in</w:t>
            </w:r>
            <w:r w:rsidRPr="00B73BD7">
              <w:rPr>
                <w:rFonts w:eastAsia="Times New Roman"/>
              </w:rPr>
              <w:t xml:space="preserve"> NG-RAN for eV2X communications over PC5</w:t>
            </w:r>
          </w:p>
          <w:p w:rsidR="00B73BD7" w:rsidRPr="00B73BD7" w:rsidRDefault="00B73BD7" w:rsidP="00825BCB">
            <w:pPr>
              <w:pStyle w:val="af5"/>
              <w:numPr>
                <w:ilvl w:val="0"/>
                <w:numId w:val="2"/>
              </w:numPr>
              <w:spacing w:after="0"/>
              <w:rPr>
                <w:rFonts w:eastAsia="Times New Roman"/>
              </w:rPr>
            </w:pPr>
            <w:r w:rsidRPr="00B73BD7">
              <w:rPr>
                <w:rFonts w:eastAsia="Times New Roman"/>
              </w:rPr>
              <w:t>PC5 UE AMBR in NG-RAN</w:t>
            </w:r>
          </w:p>
          <w:p w:rsidR="000B54F6" w:rsidRDefault="00B73BD7" w:rsidP="00825BCB">
            <w:pPr>
              <w:pStyle w:val="af5"/>
              <w:numPr>
                <w:ilvl w:val="0"/>
                <w:numId w:val="2"/>
              </w:numPr>
              <w:spacing w:after="0"/>
              <w:rPr>
                <w:rFonts w:eastAsia="Times New Roman"/>
              </w:rPr>
            </w:pPr>
            <w:r w:rsidRPr="00B73BD7">
              <w:rPr>
                <w:rFonts w:eastAsia="Times New Roman"/>
              </w:rPr>
              <w:t>RAT/Interface selection for operation: on whether LTE PC5, NR PC5, LTE Uu or NR Uu</w:t>
            </w:r>
          </w:p>
          <w:p w:rsidR="00B73BD7" w:rsidRPr="00B73BD7" w:rsidRDefault="00B73BD7" w:rsidP="00B73BD7">
            <w:pPr>
              <w:pStyle w:val="af5"/>
              <w:spacing w:after="0"/>
              <w:ind w:left="760"/>
              <w:rPr>
                <w:rFonts w:eastAsia="Times New Roman"/>
              </w:rPr>
            </w:pPr>
          </w:p>
        </w:tc>
      </w:tr>
      <w:tr w:rsidR="00596EEE" w:rsidRPr="002450FB" w:rsidTr="006B6A55">
        <w:tc>
          <w:tcPr>
            <w:tcW w:w="783" w:type="pct"/>
            <w:shd w:val="clear" w:color="auto" w:fill="auto"/>
          </w:tcPr>
          <w:p w:rsidR="00596EEE" w:rsidRPr="002450FB" w:rsidRDefault="00596EEE" w:rsidP="00596EEE">
            <w:pPr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RAN3 #102 </w:t>
            </w:r>
          </w:p>
        </w:tc>
        <w:tc>
          <w:tcPr>
            <w:tcW w:w="928" w:type="pct"/>
          </w:tcPr>
          <w:p w:rsidR="00596EEE" w:rsidRDefault="00596EEE" w:rsidP="00D2729C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="Times New Roman"/>
              </w:rPr>
              <w:t>Nov. 12~ 16, 2018</w:t>
            </w:r>
          </w:p>
        </w:tc>
        <w:tc>
          <w:tcPr>
            <w:tcW w:w="285" w:type="pct"/>
          </w:tcPr>
          <w:p w:rsidR="00596EEE" w:rsidRDefault="00596EEE" w:rsidP="00D2729C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0.5</w:t>
            </w:r>
          </w:p>
        </w:tc>
        <w:tc>
          <w:tcPr>
            <w:tcW w:w="3003" w:type="pct"/>
            <w:shd w:val="clear" w:color="auto" w:fill="auto"/>
          </w:tcPr>
          <w:p w:rsidR="00596EEE" w:rsidRPr="008F35AF" w:rsidRDefault="00596EEE" w:rsidP="005B04D6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Potential solutions of the</w:t>
            </w:r>
            <w:r w:rsidR="005B04D6">
              <w:rPr>
                <w:rFonts w:eastAsiaTheme="minorEastAsia"/>
                <w:lang w:eastAsia="ko-KR"/>
              </w:rPr>
              <w:t xml:space="preserve"> impacts/</w:t>
            </w:r>
            <w:r>
              <w:rPr>
                <w:rFonts w:eastAsiaTheme="minorEastAsia" w:hint="eastAsia"/>
                <w:lang w:eastAsia="ko-KR"/>
              </w:rPr>
              <w:t>issues identified</w:t>
            </w:r>
            <w:r>
              <w:rPr>
                <w:rFonts w:eastAsiaTheme="minorEastAsia"/>
                <w:lang w:eastAsia="ko-KR"/>
              </w:rPr>
              <w:t xml:space="preserve"> in RAN3</w:t>
            </w:r>
          </w:p>
        </w:tc>
      </w:tr>
      <w:tr w:rsidR="00596EEE" w:rsidRPr="002450FB" w:rsidTr="006B6A55">
        <w:tc>
          <w:tcPr>
            <w:tcW w:w="783" w:type="pct"/>
            <w:shd w:val="clear" w:color="auto" w:fill="auto"/>
          </w:tcPr>
          <w:p w:rsidR="00596EEE" w:rsidRPr="002450FB" w:rsidRDefault="00596EEE" w:rsidP="00596EEE">
            <w:pPr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RAN3 #103 </w:t>
            </w:r>
          </w:p>
        </w:tc>
        <w:tc>
          <w:tcPr>
            <w:tcW w:w="928" w:type="pct"/>
          </w:tcPr>
          <w:p w:rsidR="00596EEE" w:rsidRDefault="00596EEE" w:rsidP="00596EEE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="Times New Roman"/>
              </w:rPr>
              <w:t>Feb. 25~ Mar.1, 2019</w:t>
            </w:r>
          </w:p>
        </w:tc>
        <w:tc>
          <w:tcPr>
            <w:tcW w:w="285" w:type="pct"/>
          </w:tcPr>
          <w:p w:rsidR="00596EEE" w:rsidRDefault="00596EEE" w:rsidP="00D2729C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0.5</w:t>
            </w:r>
          </w:p>
        </w:tc>
        <w:tc>
          <w:tcPr>
            <w:tcW w:w="3003" w:type="pct"/>
            <w:shd w:val="clear" w:color="auto" w:fill="auto"/>
          </w:tcPr>
          <w:p w:rsidR="00596EEE" w:rsidRPr="006D18F8" w:rsidRDefault="00596EEE" w:rsidP="00D2729C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Conclusion on the issues to be include</w:t>
            </w:r>
            <w:r>
              <w:rPr>
                <w:rFonts w:eastAsiaTheme="minorEastAsia"/>
                <w:lang w:eastAsia="ko-KR"/>
              </w:rPr>
              <w:t>d in WID</w:t>
            </w:r>
          </w:p>
        </w:tc>
      </w:tr>
    </w:tbl>
    <w:p w:rsidR="00C801A2" w:rsidRPr="008273D4" w:rsidRDefault="00C801A2" w:rsidP="00C801A2">
      <w:pPr>
        <w:spacing w:after="0"/>
        <w:rPr>
          <w:rFonts w:eastAsia="Times New Roman"/>
        </w:rPr>
      </w:pPr>
    </w:p>
    <w:p w:rsidR="00334571" w:rsidRPr="00596EEE" w:rsidRDefault="00334571" w:rsidP="00762C49">
      <w:pPr>
        <w:jc w:val="both"/>
        <w:rPr>
          <w:rFonts w:eastAsia="맑은 고딕"/>
          <w:b/>
          <w:lang w:eastAsia="ko-KR"/>
        </w:rPr>
      </w:pPr>
    </w:p>
    <w:p w:rsidR="00AC3F44" w:rsidRPr="00711E13" w:rsidRDefault="00B73BD7" w:rsidP="00A304D2">
      <w:pPr>
        <w:pStyle w:val="1"/>
        <w:ind w:left="0" w:firstLine="0"/>
      </w:pPr>
      <w:r>
        <w:t>3</w:t>
      </w:r>
      <w:r w:rsidR="00A304D2">
        <w:t xml:space="preserve">. </w:t>
      </w:r>
      <w:r w:rsidR="00AC3F44" w:rsidRPr="00711E13">
        <w:t>References</w:t>
      </w:r>
    </w:p>
    <w:p w:rsidR="00A01C81" w:rsidRPr="00B61EEE" w:rsidRDefault="00183DCE" w:rsidP="00183DCE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>RP-182111</w:t>
      </w:r>
      <w:r w:rsidR="00A01C81" w:rsidRPr="00AE5773">
        <w:rPr>
          <w:rFonts w:eastAsia="맑은 고딕"/>
          <w:lang w:val="en-GB" w:eastAsia="ko-KR"/>
        </w:rPr>
        <w:t>, “</w:t>
      </w:r>
      <w:r w:rsidRPr="00183DCE">
        <w:rPr>
          <w:rFonts w:eastAsia="맑은 고딕"/>
          <w:lang w:val="en-GB" w:eastAsia="ko-KR"/>
        </w:rPr>
        <w:t>Study on NR V2X</w:t>
      </w:r>
      <w:r w:rsidR="00A01C81" w:rsidRPr="00AE5773">
        <w:rPr>
          <w:rFonts w:eastAsia="맑은 고딕"/>
          <w:lang w:val="en-GB" w:eastAsia="ko-KR"/>
        </w:rPr>
        <w:t>”</w:t>
      </w:r>
      <w:r w:rsidR="00B61EEE">
        <w:rPr>
          <w:rFonts w:eastAsia="맑은 고딕"/>
          <w:lang w:val="en-GB" w:eastAsia="ko-KR"/>
        </w:rPr>
        <w:t>, LG Electronics</w:t>
      </w:r>
    </w:p>
    <w:p w:rsidR="00B61EEE" w:rsidRPr="004A7A00" w:rsidRDefault="00B61EEE" w:rsidP="00B61EEE">
      <w:pPr>
        <w:numPr>
          <w:ilvl w:val="0"/>
          <w:numId w:val="1"/>
        </w:numPr>
      </w:pPr>
      <w:r>
        <w:t>RP-182040, “</w:t>
      </w:r>
      <w:r w:rsidRPr="00B61EEE">
        <w:t>RAN3 current time budget planning</w:t>
      </w:r>
      <w:r>
        <w:t>”, RAN3 Chairman</w:t>
      </w:r>
    </w:p>
    <w:sectPr w:rsidR="00B61EEE" w:rsidRPr="004A7A0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5F34" w:rsidRDefault="00105F34">
      <w:r>
        <w:separator/>
      </w:r>
    </w:p>
  </w:endnote>
  <w:endnote w:type="continuationSeparator" w:id="0">
    <w:p w:rsidR="00105F34" w:rsidRDefault="00105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5F34" w:rsidRDefault="00105F34">
      <w:r>
        <w:separator/>
      </w:r>
    </w:p>
  </w:footnote>
  <w:footnote w:type="continuationSeparator" w:id="0">
    <w:p w:rsidR="00105F34" w:rsidRDefault="00105F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B603F4"/>
    <w:multiLevelType w:val="hybridMultilevel"/>
    <w:tmpl w:val="7B502F74"/>
    <w:lvl w:ilvl="0" w:tplc="131C6D96"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0C18"/>
    <w:rsid w:val="00001162"/>
    <w:rsid w:val="000011BE"/>
    <w:rsid w:val="000015E5"/>
    <w:rsid w:val="00001DC9"/>
    <w:rsid w:val="000029A6"/>
    <w:rsid w:val="00003040"/>
    <w:rsid w:val="00003059"/>
    <w:rsid w:val="00004F8F"/>
    <w:rsid w:val="00005700"/>
    <w:rsid w:val="0000596C"/>
    <w:rsid w:val="00005E0A"/>
    <w:rsid w:val="00005FD8"/>
    <w:rsid w:val="00006608"/>
    <w:rsid w:val="000074C4"/>
    <w:rsid w:val="000106D7"/>
    <w:rsid w:val="00010772"/>
    <w:rsid w:val="000107E7"/>
    <w:rsid w:val="00012CB6"/>
    <w:rsid w:val="00013A07"/>
    <w:rsid w:val="00013C25"/>
    <w:rsid w:val="00013E39"/>
    <w:rsid w:val="000144A0"/>
    <w:rsid w:val="000145D7"/>
    <w:rsid w:val="00014CEB"/>
    <w:rsid w:val="0001562B"/>
    <w:rsid w:val="0001565A"/>
    <w:rsid w:val="000156AD"/>
    <w:rsid w:val="0001574E"/>
    <w:rsid w:val="0001586D"/>
    <w:rsid w:val="00016DEC"/>
    <w:rsid w:val="00017376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48BC"/>
    <w:rsid w:val="00035437"/>
    <w:rsid w:val="00035551"/>
    <w:rsid w:val="00035F02"/>
    <w:rsid w:val="0003610D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2E49"/>
    <w:rsid w:val="00043010"/>
    <w:rsid w:val="0004379F"/>
    <w:rsid w:val="000438DD"/>
    <w:rsid w:val="00043D01"/>
    <w:rsid w:val="00043EF3"/>
    <w:rsid w:val="000443CD"/>
    <w:rsid w:val="00044915"/>
    <w:rsid w:val="00044FBE"/>
    <w:rsid w:val="00045995"/>
    <w:rsid w:val="00045F60"/>
    <w:rsid w:val="00047751"/>
    <w:rsid w:val="00050835"/>
    <w:rsid w:val="000518E1"/>
    <w:rsid w:val="00051DCE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AB3"/>
    <w:rsid w:val="00060AEC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066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8B"/>
    <w:rsid w:val="000677B9"/>
    <w:rsid w:val="00067A5F"/>
    <w:rsid w:val="00067B68"/>
    <w:rsid w:val="00067BAC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5A"/>
    <w:rsid w:val="000806DC"/>
    <w:rsid w:val="00080BB7"/>
    <w:rsid w:val="00080FC9"/>
    <w:rsid w:val="00081D6F"/>
    <w:rsid w:val="00081FDF"/>
    <w:rsid w:val="0008353C"/>
    <w:rsid w:val="00083573"/>
    <w:rsid w:val="00083956"/>
    <w:rsid w:val="00083CE6"/>
    <w:rsid w:val="0008410E"/>
    <w:rsid w:val="000847EE"/>
    <w:rsid w:val="00084B72"/>
    <w:rsid w:val="00084F79"/>
    <w:rsid w:val="00086571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40A"/>
    <w:rsid w:val="000916E9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61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2C39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A781F"/>
    <w:rsid w:val="000B07D1"/>
    <w:rsid w:val="000B0C21"/>
    <w:rsid w:val="000B0EAB"/>
    <w:rsid w:val="000B196C"/>
    <w:rsid w:val="000B2440"/>
    <w:rsid w:val="000B2A8D"/>
    <w:rsid w:val="000B2FE0"/>
    <w:rsid w:val="000B3358"/>
    <w:rsid w:val="000B35EB"/>
    <w:rsid w:val="000B3EAC"/>
    <w:rsid w:val="000B4150"/>
    <w:rsid w:val="000B492C"/>
    <w:rsid w:val="000B4CD4"/>
    <w:rsid w:val="000B5208"/>
    <w:rsid w:val="000B52BA"/>
    <w:rsid w:val="000B54F6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1F1A"/>
    <w:rsid w:val="000C277A"/>
    <w:rsid w:val="000C2CB2"/>
    <w:rsid w:val="000C2E8F"/>
    <w:rsid w:val="000C33F1"/>
    <w:rsid w:val="000C35CD"/>
    <w:rsid w:val="000C35FA"/>
    <w:rsid w:val="000C36E7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E0F2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8A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4B61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887"/>
    <w:rsid w:val="001032FA"/>
    <w:rsid w:val="001038D5"/>
    <w:rsid w:val="00103F53"/>
    <w:rsid w:val="001042C3"/>
    <w:rsid w:val="001042D5"/>
    <w:rsid w:val="00104B81"/>
    <w:rsid w:val="00105197"/>
    <w:rsid w:val="00105E0C"/>
    <w:rsid w:val="00105F34"/>
    <w:rsid w:val="001063A4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3D88"/>
    <w:rsid w:val="00124842"/>
    <w:rsid w:val="001255D7"/>
    <w:rsid w:val="00125647"/>
    <w:rsid w:val="00125BA2"/>
    <w:rsid w:val="001262C2"/>
    <w:rsid w:val="00126BF1"/>
    <w:rsid w:val="001275F5"/>
    <w:rsid w:val="00130CD1"/>
    <w:rsid w:val="001319A1"/>
    <w:rsid w:val="00132ABE"/>
    <w:rsid w:val="0013315C"/>
    <w:rsid w:val="00133529"/>
    <w:rsid w:val="001337BC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C86"/>
    <w:rsid w:val="00140D6D"/>
    <w:rsid w:val="001411DC"/>
    <w:rsid w:val="0014149D"/>
    <w:rsid w:val="00141618"/>
    <w:rsid w:val="001423FA"/>
    <w:rsid w:val="00143E58"/>
    <w:rsid w:val="001444E6"/>
    <w:rsid w:val="001454ED"/>
    <w:rsid w:val="001466C9"/>
    <w:rsid w:val="00146BD3"/>
    <w:rsid w:val="001476DE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4AB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D7A"/>
    <w:rsid w:val="0016722F"/>
    <w:rsid w:val="00167FD9"/>
    <w:rsid w:val="0017031C"/>
    <w:rsid w:val="00170BCE"/>
    <w:rsid w:val="00170E1B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4B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3DCE"/>
    <w:rsid w:val="00184083"/>
    <w:rsid w:val="00184140"/>
    <w:rsid w:val="00184C3A"/>
    <w:rsid w:val="00185335"/>
    <w:rsid w:val="001857C5"/>
    <w:rsid w:val="00186B75"/>
    <w:rsid w:val="00186E97"/>
    <w:rsid w:val="001875B7"/>
    <w:rsid w:val="00192408"/>
    <w:rsid w:val="00192500"/>
    <w:rsid w:val="00192555"/>
    <w:rsid w:val="00192CCB"/>
    <w:rsid w:val="001933F3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6112"/>
    <w:rsid w:val="00197931"/>
    <w:rsid w:val="001A0EF5"/>
    <w:rsid w:val="001A0F59"/>
    <w:rsid w:val="001A1098"/>
    <w:rsid w:val="001A187F"/>
    <w:rsid w:val="001A1B79"/>
    <w:rsid w:val="001A27CD"/>
    <w:rsid w:val="001A2B92"/>
    <w:rsid w:val="001A2E36"/>
    <w:rsid w:val="001A3AA5"/>
    <w:rsid w:val="001A3D37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051"/>
    <w:rsid w:val="001B121C"/>
    <w:rsid w:val="001B1EA9"/>
    <w:rsid w:val="001B209D"/>
    <w:rsid w:val="001B2DC3"/>
    <w:rsid w:val="001B333B"/>
    <w:rsid w:val="001B39C6"/>
    <w:rsid w:val="001B3BB3"/>
    <w:rsid w:val="001B3E69"/>
    <w:rsid w:val="001B448B"/>
    <w:rsid w:val="001B4985"/>
    <w:rsid w:val="001B4DE8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2E7D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0DA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D74E3"/>
    <w:rsid w:val="001E01BB"/>
    <w:rsid w:val="001E0242"/>
    <w:rsid w:val="001E04B3"/>
    <w:rsid w:val="001E0699"/>
    <w:rsid w:val="001E0D09"/>
    <w:rsid w:val="001E11B6"/>
    <w:rsid w:val="001E13D5"/>
    <w:rsid w:val="001E1661"/>
    <w:rsid w:val="001E1935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6AE"/>
    <w:rsid w:val="001F1C33"/>
    <w:rsid w:val="001F1FB0"/>
    <w:rsid w:val="001F2007"/>
    <w:rsid w:val="001F2625"/>
    <w:rsid w:val="001F34C7"/>
    <w:rsid w:val="001F3AEC"/>
    <w:rsid w:val="001F470B"/>
    <w:rsid w:val="001F532D"/>
    <w:rsid w:val="001F5C01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93F"/>
    <w:rsid w:val="00205B99"/>
    <w:rsid w:val="00205DD0"/>
    <w:rsid w:val="00205FFD"/>
    <w:rsid w:val="0020668A"/>
    <w:rsid w:val="00206E14"/>
    <w:rsid w:val="0020730C"/>
    <w:rsid w:val="0021043C"/>
    <w:rsid w:val="0021079A"/>
    <w:rsid w:val="00211937"/>
    <w:rsid w:val="00211EAC"/>
    <w:rsid w:val="002121FC"/>
    <w:rsid w:val="002126E4"/>
    <w:rsid w:val="002126FF"/>
    <w:rsid w:val="00212E6D"/>
    <w:rsid w:val="00212F85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475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491"/>
    <w:rsid w:val="00223FC1"/>
    <w:rsid w:val="0022411D"/>
    <w:rsid w:val="00224181"/>
    <w:rsid w:val="00224E27"/>
    <w:rsid w:val="00224E31"/>
    <w:rsid w:val="00226792"/>
    <w:rsid w:val="00226A8F"/>
    <w:rsid w:val="00227311"/>
    <w:rsid w:val="00230801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2DFA"/>
    <w:rsid w:val="00244707"/>
    <w:rsid w:val="00244CEF"/>
    <w:rsid w:val="00245007"/>
    <w:rsid w:val="00245AB3"/>
    <w:rsid w:val="00245B41"/>
    <w:rsid w:val="00246270"/>
    <w:rsid w:val="002465D1"/>
    <w:rsid w:val="002469CB"/>
    <w:rsid w:val="00246D9B"/>
    <w:rsid w:val="002478C1"/>
    <w:rsid w:val="00247FB5"/>
    <w:rsid w:val="002503F2"/>
    <w:rsid w:val="00251C5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2FA0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696"/>
    <w:rsid w:val="002717D3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49E"/>
    <w:rsid w:val="002865E3"/>
    <w:rsid w:val="00287DBE"/>
    <w:rsid w:val="002902FE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3FA"/>
    <w:rsid w:val="0029552F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6F60"/>
    <w:rsid w:val="002A735B"/>
    <w:rsid w:val="002A77F9"/>
    <w:rsid w:val="002A785C"/>
    <w:rsid w:val="002A7D3D"/>
    <w:rsid w:val="002B059C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513"/>
    <w:rsid w:val="002B4629"/>
    <w:rsid w:val="002B4922"/>
    <w:rsid w:val="002B5585"/>
    <w:rsid w:val="002B5B95"/>
    <w:rsid w:val="002B7174"/>
    <w:rsid w:val="002B7270"/>
    <w:rsid w:val="002B7C57"/>
    <w:rsid w:val="002C070C"/>
    <w:rsid w:val="002C182C"/>
    <w:rsid w:val="002C2A66"/>
    <w:rsid w:val="002C2B60"/>
    <w:rsid w:val="002C30DB"/>
    <w:rsid w:val="002C3510"/>
    <w:rsid w:val="002C3D7D"/>
    <w:rsid w:val="002C40ED"/>
    <w:rsid w:val="002C420B"/>
    <w:rsid w:val="002C459A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2E56"/>
    <w:rsid w:val="002D4B03"/>
    <w:rsid w:val="002D5003"/>
    <w:rsid w:val="002D5221"/>
    <w:rsid w:val="002D5291"/>
    <w:rsid w:val="002D5857"/>
    <w:rsid w:val="002D5FFC"/>
    <w:rsid w:val="002D6212"/>
    <w:rsid w:val="002D660F"/>
    <w:rsid w:val="002D701E"/>
    <w:rsid w:val="002D7F0C"/>
    <w:rsid w:val="002D7F73"/>
    <w:rsid w:val="002E02BB"/>
    <w:rsid w:val="002E1084"/>
    <w:rsid w:val="002E1524"/>
    <w:rsid w:val="002E167B"/>
    <w:rsid w:val="002E1738"/>
    <w:rsid w:val="002E180B"/>
    <w:rsid w:val="002E18AF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BDB"/>
    <w:rsid w:val="002E7C08"/>
    <w:rsid w:val="002F0A0C"/>
    <w:rsid w:val="002F0A1D"/>
    <w:rsid w:val="002F0FEA"/>
    <w:rsid w:val="002F129F"/>
    <w:rsid w:val="002F196C"/>
    <w:rsid w:val="002F1C83"/>
    <w:rsid w:val="002F20AB"/>
    <w:rsid w:val="002F2839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92E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812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933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DAD"/>
    <w:rsid w:val="00333DC5"/>
    <w:rsid w:val="00334571"/>
    <w:rsid w:val="00334D31"/>
    <w:rsid w:val="003351CB"/>
    <w:rsid w:val="0033567B"/>
    <w:rsid w:val="003360E3"/>
    <w:rsid w:val="00337842"/>
    <w:rsid w:val="00337CA4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B43"/>
    <w:rsid w:val="00351C3A"/>
    <w:rsid w:val="00351CA7"/>
    <w:rsid w:val="00351D29"/>
    <w:rsid w:val="00351EA4"/>
    <w:rsid w:val="00351EEE"/>
    <w:rsid w:val="00351FB8"/>
    <w:rsid w:val="00351FD2"/>
    <w:rsid w:val="003520D1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43F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34DF"/>
    <w:rsid w:val="003840BD"/>
    <w:rsid w:val="003846D9"/>
    <w:rsid w:val="0038579D"/>
    <w:rsid w:val="00385EE0"/>
    <w:rsid w:val="0038630C"/>
    <w:rsid w:val="00386910"/>
    <w:rsid w:val="00386B09"/>
    <w:rsid w:val="00386BFA"/>
    <w:rsid w:val="00386D12"/>
    <w:rsid w:val="00387A4D"/>
    <w:rsid w:val="00390643"/>
    <w:rsid w:val="00390AA5"/>
    <w:rsid w:val="00390B22"/>
    <w:rsid w:val="00390C5A"/>
    <w:rsid w:val="00390DD0"/>
    <w:rsid w:val="003911B2"/>
    <w:rsid w:val="0039156C"/>
    <w:rsid w:val="003924DA"/>
    <w:rsid w:val="00393D5C"/>
    <w:rsid w:val="00393EE6"/>
    <w:rsid w:val="003940A3"/>
    <w:rsid w:val="003943AE"/>
    <w:rsid w:val="0039466D"/>
    <w:rsid w:val="00395F1C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24E5"/>
    <w:rsid w:val="003A3407"/>
    <w:rsid w:val="003A4914"/>
    <w:rsid w:val="003A51AB"/>
    <w:rsid w:val="003A574B"/>
    <w:rsid w:val="003A60A6"/>
    <w:rsid w:val="003A64F0"/>
    <w:rsid w:val="003A6696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3F01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0C6"/>
    <w:rsid w:val="003C32BD"/>
    <w:rsid w:val="003C48F6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90"/>
    <w:rsid w:val="003C75DB"/>
    <w:rsid w:val="003D05AE"/>
    <w:rsid w:val="003D0FDD"/>
    <w:rsid w:val="003D13B6"/>
    <w:rsid w:val="003D161F"/>
    <w:rsid w:val="003D1C43"/>
    <w:rsid w:val="003D1E8E"/>
    <w:rsid w:val="003D38F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5FA"/>
    <w:rsid w:val="003E0DE8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435E"/>
    <w:rsid w:val="003E4F02"/>
    <w:rsid w:val="003E51FC"/>
    <w:rsid w:val="003E5A00"/>
    <w:rsid w:val="003E62F5"/>
    <w:rsid w:val="003E6AE9"/>
    <w:rsid w:val="003E72F2"/>
    <w:rsid w:val="003E7A32"/>
    <w:rsid w:val="003F022E"/>
    <w:rsid w:val="003F1EDF"/>
    <w:rsid w:val="003F22EF"/>
    <w:rsid w:val="003F268A"/>
    <w:rsid w:val="003F283A"/>
    <w:rsid w:val="003F32CF"/>
    <w:rsid w:val="003F366F"/>
    <w:rsid w:val="003F3705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3F75A9"/>
    <w:rsid w:val="00400D2D"/>
    <w:rsid w:val="004028E6"/>
    <w:rsid w:val="0040392E"/>
    <w:rsid w:val="00403BF0"/>
    <w:rsid w:val="00404B17"/>
    <w:rsid w:val="00404F05"/>
    <w:rsid w:val="004052DD"/>
    <w:rsid w:val="004057B0"/>
    <w:rsid w:val="00405C75"/>
    <w:rsid w:val="00406144"/>
    <w:rsid w:val="0040694F"/>
    <w:rsid w:val="00406E14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19C1"/>
    <w:rsid w:val="004220ED"/>
    <w:rsid w:val="004223DE"/>
    <w:rsid w:val="00422467"/>
    <w:rsid w:val="004224BD"/>
    <w:rsid w:val="004246DA"/>
    <w:rsid w:val="00424F29"/>
    <w:rsid w:val="00425493"/>
    <w:rsid w:val="0042557F"/>
    <w:rsid w:val="00425DAC"/>
    <w:rsid w:val="00426A70"/>
    <w:rsid w:val="00426DA5"/>
    <w:rsid w:val="004277C3"/>
    <w:rsid w:val="00430286"/>
    <w:rsid w:val="004308A9"/>
    <w:rsid w:val="0043097C"/>
    <w:rsid w:val="00430A2D"/>
    <w:rsid w:val="00430B1B"/>
    <w:rsid w:val="00430E15"/>
    <w:rsid w:val="004319EA"/>
    <w:rsid w:val="00431E5D"/>
    <w:rsid w:val="00432B5F"/>
    <w:rsid w:val="004332F0"/>
    <w:rsid w:val="0043333F"/>
    <w:rsid w:val="0043433C"/>
    <w:rsid w:val="00434AE4"/>
    <w:rsid w:val="00434C66"/>
    <w:rsid w:val="00434FDD"/>
    <w:rsid w:val="004353F8"/>
    <w:rsid w:val="0043552C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87C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BA1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17F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67685"/>
    <w:rsid w:val="004700DE"/>
    <w:rsid w:val="00470F91"/>
    <w:rsid w:val="0047108E"/>
    <w:rsid w:val="004713DF"/>
    <w:rsid w:val="004714D0"/>
    <w:rsid w:val="004714FC"/>
    <w:rsid w:val="00471A5B"/>
    <w:rsid w:val="00471AF2"/>
    <w:rsid w:val="00473EDA"/>
    <w:rsid w:val="0047479A"/>
    <w:rsid w:val="00474E01"/>
    <w:rsid w:val="004752E5"/>
    <w:rsid w:val="0047532A"/>
    <w:rsid w:val="00475DB7"/>
    <w:rsid w:val="00476358"/>
    <w:rsid w:val="004763D2"/>
    <w:rsid w:val="00476505"/>
    <w:rsid w:val="00476650"/>
    <w:rsid w:val="00476E75"/>
    <w:rsid w:val="004776A1"/>
    <w:rsid w:val="00477DB8"/>
    <w:rsid w:val="00480091"/>
    <w:rsid w:val="00482949"/>
    <w:rsid w:val="00482F25"/>
    <w:rsid w:val="004832D4"/>
    <w:rsid w:val="00483F0A"/>
    <w:rsid w:val="0048432E"/>
    <w:rsid w:val="004861A7"/>
    <w:rsid w:val="0048676B"/>
    <w:rsid w:val="00486EDD"/>
    <w:rsid w:val="00487371"/>
    <w:rsid w:val="00487858"/>
    <w:rsid w:val="00490C04"/>
    <w:rsid w:val="004919A5"/>
    <w:rsid w:val="00491F6D"/>
    <w:rsid w:val="00493335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148D"/>
    <w:rsid w:val="004A1973"/>
    <w:rsid w:val="004A1F67"/>
    <w:rsid w:val="004A2213"/>
    <w:rsid w:val="004A225C"/>
    <w:rsid w:val="004A2450"/>
    <w:rsid w:val="004A2BAB"/>
    <w:rsid w:val="004A434A"/>
    <w:rsid w:val="004A445E"/>
    <w:rsid w:val="004A4563"/>
    <w:rsid w:val="004A4D27"/>
    <w:rsid w:val="004A501A"/>
    <w:rsid w:val="004A5A42"/>
    <w:rsid w:val="004A608E"/>
    <w:rsid w:val="004A6A6F"/>
    <w:rsid w:val="004A6E04"/>
    <w:rsid w:val="004A7443"/>
    <w:rsid w:val="004A7880"/>
    <w:rsid w:val="004A78FE"/>
    <w:rsid w:val="004A7A00"/>
    <w:rsid w:val="004A7FFE"/>
    <w:rsid w:val="004B1CF2"/>
    <w:rsid w:val="004B230B"/>
    <w:rsid w:val="004B24D9"/>
    <w:rsid w:val="004B25AF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531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C6461"/>
    <w:rsid w:val="004D1274"/>
    <w:rsid w:val="004D1C4D"/>
    <w:rsid w:val="004D1D25"/>
    <w:rsid w:val="004D1F62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EE9"/>
    <w:rsid w:val="004E6FFF"/>
    <w:rsid w:val="004E779D"/>
    <w:rsid w:val="004F0DB4"/>
    <w:rsid w:val="004F0EBF"/>
    <w:rsid w:val="004F15C3"/>
    <w:rsid w:val="004F217B"/>
    <w:rsid w:val="004F3669"/>
    <w:rsid w:val="004F3C21"/>
    <w:rsid w:val="004F42D5"/>
    <w:rsid w:val="004F4637"/>
    <w:rsid w:val="004F527C"/>
    <w:rsid w:val="004F6090"/>
    <w:rsid w:val="004F6583"/>
    <w:rsid w:val="004F681C"/>
    <w:rsid w:val="004F7106"/>
    <w:rsid w:val="005000E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2093A"/>
    <w:rsid w:val="00520FC1"/>
    <w:rsid w:val="00521897"/>
    <w:rsid w:val="00522089"/>
    <w:rsid w:val="00522B74"/>
    <w:rsid w:val="00522BBD"/>
    <w:rsid w:val="0052300D"/>
    <w:rsid w:val="005231B2"/>
    <w:rsid w:val="005242B2"/>
    <w:rsid w:val="0052444B"/>
    <w:rsid w:val="00524ABE"/>
    <w:rsid w:val="00524C0A"/>
    <w:rsid w:val="005264AD"/>
    <w:rsid w:val="00526A40"/>
    <w:rsid w:val="005274A8"/>
    <w:rsid w:val="00527556"/>
    <w:rsid w:val="0053002A"/>
    <w:rsid w:val="005308B7"/>
    <w:rsid w:val="00530BD0"/>
    <w:rsid w:val="005315C2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39ED"/>
    <w:rsid w:val="0053401E"/>
    <w:rsid w:val="005341F2"/>
    <w:rsid w:val="005349B2"/>
    <w:rsid w:val="00534D45"/>
    <w:rsid w:val="00534FD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4EF"/>
    <w:rsid w:val="005679FB"/>
    <w:rsid w:val="005701BA"/>
    <w:rsid w:val="00570930"/>
    <w:rsid w:val="00570A4E"/>
    <w:rsid w:val="00571014"/>
    <w:rsid w:val="0057152B"/>
    <w:rsid w:val="00571725"/>
    <w:rsid w:val="00571757"/>
    <w:rsid w:val="00571778"/>
    <w:rsid w:val="005730B3"/>
    <w:rsid w:val="005731B9"/>
    <w:rsid w:val="005739A8"/>
    <w:rsid w:val="00573B8D"/>
    <w:rsid w:val="00574213"/>
    <w:rsid w:val="00574B34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6D5"/>
    <w:rsid w:val="005817D3"/>
    <w:rsid w:val="0058187E"/>
    <w:rsid w:val="0058197D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122"/>
    <w:rsid w:val="005871ED"/>
    <w:rsid w:val="0058747D"/>
    <w:rsid w:val="0058794F"/>
    <w:rsid w:val="00587976"/>
    <w:rsid w:val="00591016"/>
    <w:rsid w:val="005914E1"/>
    <w:rsid w:val="005917D1"/>
    <w:rsid w:val="005923B0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5C73"/>
    <w:rsid w:val="00595D6D"/>
    <w:rsid w:val="00596002"/>
    <w:rsid w:val="00596488"/>
    <w:rsid w:val="00596AE2"/>
    <w:rsid w:val="00596EEE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2C99"/>
    <w:rsid w:val="005A30BC"/>
    <w:rsid w:val="005A3327"/>
    <w:rsid w:val="005A3EA6"/>
    <w:rsid w:val="005A4617"/>
    <w:rsid w:val="005A485B"/>
    <w:rsid w:val="005A4993"/>
    <w:rsid w:val="005A56EE"/>
    <w:rsid w:val="005A684C"/>
    <w:rsid w:val="005A6D62"/>
    <w:rsid w:val="005A6EE4"/>
    <w:rsid w:val="005B0093"/>
    <w:rsid w:val="005B04B6"/>
    <w:rsid w:val="005B04D6"/>
    <w:rsid w:val="005B0B89"/>
    <w:rsid w:val="005B0D2D"/>
    <w:rsid w:val="005B1BDB"/>
    <w:rsid w:val="005B2277"/>
    <w:rsid w:val="005B2A3E"/>
    <w:rsid w:val="005B2C60"/>
    <w:rsid w:val="005B341C"/>
    <w:rsid w:val="005B4777"/>
    <w:rsid w:val="005B4DF6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10A"/>
    <w:rsid w:val="005C11FF"/>
    <w:rsid w:val="005C14E6"/>
    <w:rsid w:val="005C1E4C"/>
    <w:rsid w:val="005C244C"/>
    <w:rsid w:val="005C2A23"/>
    <w:rsid w:val="005C2CBE"/>
    <w:rsid w:val="005C48E0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504"/>
    <w:rsid w:val="005C7D2F"/>
    <w:rsid w:val="005D06E1"/>
    <w:rsid w:val="005D1125"/>
    <w:rsid w:val="005D14F5"/>
    <w:rsid w:val="005D19EC"/>
    <w:rsid w:val="005D1B82"/>
    <w:rsid w:val="005D223C"/>
    <w:rsid w:val="005D2594"/>
    <w:rsid w:val="005D2ADC"/>
    <w:rsid w:val="005D2CF7"/>
    <w:rsid w:val="005D34ED"/>
    <w:rsid w:val="005D3A65"/>
    <w:rsid w:val="005D47B3"/>
    <w:rsid w:val="005D4974"/>
    <w:rsid w:val="005D5FAD"/>
    <w:rsid w:val="005D6400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1D6F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29B"/>
    <w:rsid w:val="005F2399"/>
    <w:rsid w:val="005F2595"/>
    <w:rsid w:val="005F2B76"/>
    <w:rsid w:val="005F3020"/>
    <w:rsid w:val="005F496E"/>
    <w:rsid w:val="005F574E"/>
    <w:rsid w:val="005F617D"/>
    <w:rsid w:val="005F6694"/>
    <w:rsid w:val="005F676E"/>
    <w:rsid w:val="005F75A4"/>
    <w:rsid w:val="005F76D6"/>
    <w:rsid w:val="005F79BC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2CEA"/>
    <w:rsid w:val="006031D5"/>
    <w:rsid w:val="00603776"/>
    <w:rsid w:val="00603A79"/>
    <w:rsid w:val="00603A8C"/>
    <w:rsid w:val="00604A24"/>
    <w:rsid w:val="006052CE"/>
    <w:rsid w:val="006056A7"/>
    <w:rsid w:val="00605870"/>
    <w:rsid w:val="0060670B"/>
    <w:rsid w:val="00606EF6"/>
    <w:rsid w:val="00607180"/>
    <w:rsid w:val="00607778"/>
    <w:rsid w:val="0061048D"/>
    <w:rsid w:val="0061157C"/>
    <w:rsid w:val="00611967"/>
    <w:rsid w:val="006119EF"/>
    <w:rsid w:val="0061215B"/>
    <w:rsid w:val="0061242C"/>
    <w:rsid w:val="00612B6D"/>
    <w:rsid w:val="00612BCB"/>
    <w:rsid w:val="00612C89"/>
    <w:rsid w:val="0061433E"/>
    <w:rsid w:val="006156E3"/>
    <w:rsid w:val="00615EAC"/>
    <w:rsid w:val="00615EFA"/>
    <w:rsid w:val="0061671A"/>
    <w:rsid w:val="00616881"/>
    <w:rsid w:val="00616C4F"/>
    <w:rsid w:val="00616F0E"/>
    <w:rsid w:val="00617E7B"/>
    <w:rsid w:val="00620113"/>
    <w:rsid w:val="00620A48"/>
    <w:rsid w:val="00621159"/>
    <w:rsid w:val="00621D29"/>
    <w:rsid w:val="00621EA9"/>
    <w:rsid w:val="00622667"/>
    <w:rsid w:val="006227F6"/>
    <w:rsid w:val="0062362B"/>
    <w:rsid w:val="006238ED"/>
    <w:rsid w:val="00623A6C"/>
    <w:rsid w:val="0062412F"/>
    <w:rsid w:val="0062435E"/>
    <w:rsid w:val="00624617"/>
    <w:rsid w:val="006247C4"/>
    <w:rsid w:val="00624C2C"/>
    <w:rsid w:val="006258C1"/>
    <w:rsid w:val="00625B39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4B86"/>
    <w:rsid w:val="00635515"/>
    <w:rsid w:val="006363FD"/>
    <w:rsid w:val="006372BB"/>
    <w:rsid w:val="00637E1B"/>
    <w:rsid w:val="00640395"/>
    <w:rsid w:val="00641459"/>
    <w:rsid w:val="00641AAD"/>
    <w:rsid w:val="00641DF3"/>
    <w:rsid w:val="00641F10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D0A"/>
    <w:rsid w:val="00651F08"/>
    <w:rsid w:val="0065243F"/>
    <w:rsid w:val="00652D1C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6"/>
    <w:rsid w:val="006611DB"/>
    <w:rsid w:val="00661CF7"/>
    <w:rsid w:val="00662C52"/>
    <w:rsid w:val="00663567"/>
    <w:rsid w:val="006636ED"/>
    <w:rsid w:val="00663948"/>
    <w:rsid w:val="00663E18"/>
    <w:rsid w:val="006643A0"/>
    <w:rsid w:val="006644A2"/>
    <w:rsid w:val="00664992"/>
    <w:rsid w:val="00664D3E"/>
    <w:rsid w:val="006652D3"/>
    <w:rsid w:val="0066537A"/>
    <w:rsid w:val="00665970"/>
    <w:rsid w:val="0066620B"/>
    <w:rsid w:val="006679F3"/>
    <w:rsid w:val="00667D5A"/>
    <w:rsid w:val="00667DD8"/>
    <w:rsid w:val="00670290"/>
    <w:rsid w:val="006705E4"/>
    <w:rsid w:val="00672196"/>
    <w:rsid w:val="006722CD"/>
    <w:rsid w:val="00672485"/>
    <w:rsid w:val="0067273F"/>
    <w:rsid w:val="00672767"/>
    <w:rsid w:val="00672D93"/>
    <w:rsid w:val="00674FD2"/>
    <w:rsid w:val="006750C0"/>
    <w:rsid w:val="00675A20"/>
    <w:rsid w:val="00675CF1"/>
    <w:rsid w:val="00675E92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856"/>
    <w:rsid w:val="006918DA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5FA3"/>
    <w:rsid w:val="00696E9A"/>
    <w:rsid w:val="00696EA3"/>
    <w:rsid w:val="006973F2"/>
    <w:rsid w:val="0069752D"/>
    <w:rsid w:val="00697EF3"/>
    <w:rsid w:val="006A0A30"/>
    <w:rsid w:val="006A0B6B"/>
    <w:rsid w:val="006A0E64"/>
    <w:rsid w:val="006A23E2"/>
    <w:rsid w:val="006A250A"/>
    <w:rsid w:val="006A2A87"/>
    <w:rsid w:val="006A3408"/>
    <w:rsid w:val="006A3C56"/>
    <w:rsid w:val="006A4123"/>
    <w:rsid w:val="006A41D9"/>
    <w:rsid w:val="006A41E7"/>
    <w:rsid w:val="006A4685"/>
    <w:rsid w:val="006A4C29"/>
    <w:rsid w:val="006A4E01"/>
    <w:rsid w:val="006A54CA"/>
    <w:rsid w:val="006A557B"/>
    <w:rsid w:val="006A5AAE"/>
    <w:rsid w:val="006A6544"/>
    <w:rsid w:val="006A7070"/>
    <w:rsid w:val="006A7741"/>
    <w:rsid w:val="006A7F13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5671"/>
    <w:rsid w:val="006B577F"/>
    <w:rsid w:val="006B6979"/>
    <w:rsid w:val="006B6A55"/>
    <w:rsid w:val="006B6EB9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19C7"/>
    <w:rsid w:val="006C2964"/>
    <w:rsid w:val="006C3682"/>
    <w:rsid w:val="006C36D4"/>
    <w:rsid w:val="006C3B44"/>
    <w:rsid w:val="006C3C1E"/>
    <w:rsid w:val="006C3FE0"/>
    <w:rsid w:val="006C42D3"/>
    <w:rsid w:val="006C4339"/>
    <w:rsid w:val="006C52B4"/>
    <w:rsid w:val="006C5463"/>
    <w:rsid w:val="006C5642"/>
    <w:rsid w:val="006C5725"/>
    <w:rsid w:val="006C5812"/>
    <w:rsid w:val="006C5CF7"/>
    <w:rsid w:val="006C5D07"/>
    <w:rsid w:val="006C5E27"/>
    <w:rsid w:val="006C696D"/>
    <w:rsid w:val="006C6CF5"/>
    <w:rsid w:val="006C74FE"/>
    <w:rsid w:val="006C752B"/>
    <w:rsid w:val="006D0069"/>
    <w:rsid w:val="006D0838"/>
    <w:rsid w:val="006D0CFB"/>
    <w:rsid w:val="006D0FB6"/>
    <w:rsid w:val="006D18F8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274"/>
    <w:rsid w:val="006F438E"/>
    <w:rsid w:val="006F43E7"/>
    <w:rsid w:val="006F477C"/>
    <w:rsid w:val="006F485D"/>
    <w:rsid w:val="006F4886"/>
    <w:rsid w:val="006F49B0"/>
    <w:rsid w:val="006F4C36"/>
    <w:rsid w:val="006F4E4F"/>
    <w:rsid w:val="006F4F4F"/>
    <w:rsid w:val="006F4F8A"/>
    <w:rsid w:val="006F7ABD"/>
    <w:rsid w:val="006F7F2B"/>
    <w:rsid w:val="007015BC"/>
    <w:rsid w:val="007026CA"/>
    <w:rsid w:val="00702A88"/>
    <w:rsid w:val="007041C8"/>
    <w:rsid w:val="00704327"/>
    <w:rsid w:val="0070482E"/>
    <w:rsid w:val="00704A35"/>
    <w:rsid w:val="00704D3F"/>
    <w:rsid w:val="007054FB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2E0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5C2D"/>
    <w:rsid w:val="00725CC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1E34"/>
    <w:rsid w:val="0073261B"/>
    <w:rsid w:val="0073287B"/>
    <w:rsid w:val="00732BEF"/>
    <w:rsid w:val="00732E24"/>
    <w:rsid w:val="00732ECD"/>
    <w:rsid w:val="0073320C"/>
    <w:rsid w:val="00733A26"/>
    <w:rsid w:val="00733AFB"/>
    <w:rsid w:val="00733F65"/>
    <w:rsid w:val="00734CF9"/>
    <w:rsid w:val="00734E20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6FFA"/>
    <w:rsid w:val="0073731D"/>
    <w:rsid w:val="00737B2C"/>
    <w:rsid w:val="00737BF4"/>
    <w:rsid w:val="0074044C"/>
    <w:rsid w:val="007404A3"/>
    <w:rsid w:val="0074062F"/>
    <w:rsid w:val="00740916"/>
    <w:rsid w:val="00740BF4"/>
    <w:rsid w:val="0074101F"/>
    <w:rsid w:val="00741547"/>
    <w:rsid w:val="007415DB"/>
    <w:rsid w:val="007417D7"/>
    <w:rsid w:val="0074243B"/>
    <w:rsid w:val="00742489"/>
    <w:rsid w:val="007426EC"/>
    <w:rsid w:val="0074323C"/>
    <w:rsid w:val="00743CDC"/>
    <w:rsid w:val="00743E9A"/>
    <w:rsid w:val="00745BB8"/>
    <w:rsid w:val="0074620B"/>
    <w:rsid w:val="007466B6"/>
    <w:rsid w:val="00746757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1A1"/>
    <w:rsid w:val="007544F1"/>
    <w:rsid w:val="00754CEF"/>
    <w:rsid w:val="00754DB9"/>
    <w:rsid w:val="00755D71"/>
    <w:rsid w:val="007572A0"/>
    <w:rsid w:val="0075734C"/>
    <w:rsid w:val="00757560"/>
    <w:rsid w:val="007576A9"/>
    <w:rsid w:val="007576B7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2C49"/>
    <w:rsid w:val="00763311"/>
    <w:rsid w:val="0076335E"/>
    <w:rsid w:val="00763752"/>
    <w:rsid w:val="00763DB9"/>
    <w:rsid w:val="00764499"/>
    <w:rsid w:val="0076455C"/>
    <w:rsid w:val="00764CC7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7AA"/>
    <w:rsid w:val="0078587A"/>
    <w:rsid w:val="007860C3"/>
    <w:rsid w:val="007866B8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637"/>
    <w:rsid w:val="00791EF3"/>
    <w:rsid w:val="007922D5"/>
    <w:rsid w:val="00792492"/>
    <w:rsid w:val="007927A0"/>
    <w:rsid w:val="00792BDD"/>
    <w:rsid w:val="00792C12"/>
    <w:rsid w:val="00792C17"/>
    <w:rsid w:val="0079306D"/>
    <w:rsid w:val="00793156"/>
    <w:rsid w:val="007933B6"/>
    <w:rsid w:val="00793566"/>
    <w:rsid w:val="007940CF"/>
    <w:rsid w:val="00794392"/>
    <w:rsid w:val="007945A2"/>
    <w:rsid w:val="00794AC1"/>
    <w:rsid w:val="00794DFC"/>
    <w:rsid w:val="00795701"/>
    <w:rsid w:val="00795C3A"/>
    <w:rsid w:val="007965A3"/>
    <w:rsid w:val="00796E97"/>
    <w:rsid w:val="0079775C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ED5"/>
    <w:rsid w:val="007A5289"/>
    <w:rsid w:val="007A549B"/>
    <w:rsid w:val="007A5724"/>
    <w:rsid w:val="007A5808"/>
    <w:rsid w:val="007A595C"/>
    <w:rsid w:val="007A599D"/>
    <w:rsid w:val="007A5BE7"/>
    <w:rsid w:val="007A642D"/>
    <w:rsid w:val="007A6E0E"/>
    <w:rsid w:val="007A718E"/>
    <w:rsid w:val="007A7D35"/>
    <w:rsid w:val="007B004F"/>
    <w:rsid w:val="007B0EAD"/>
    <w:rsid w:val="007B224C"/>
    <w:rsid w:val="007B2845"/>
    <w:rsid w:val="007B2D8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1DDE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2E87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1A19"/>
    <w:rsid w:val="007E2D84"/>
    <w:rsid w:val="007E2F84"/>
    <w:rsid w:val="007E3020"/>
    <w:rsid w:val="007E31E3"/>
    <w:rsid w:val="007E32BB"/>
    <w:rsid w:val="007E4049"/>
    <w:rsid w:val="007E4EB3"/>
    <w:rsid w:val="007E5F22"/>
    <w:rsid w:val="007E69CF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6A9E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25C"/>
    <w:rsid w:val="0080775D"/>
    <w:rsid w:val="00811327"/>
    <w:rsid w:val="008118BD"/>
    <w:rsid w:val="00811CA8"/>
    <w:rsid w:val="00812A8E"/>
    <w:rsid w:val="0081305C"/>
    <w:rsid w:val="00813770"/>
    <w:rsid w:val="00814AE0"/>
    <w:rsid w:val="00815265"/>
    <w:rsid w:val="008153D0"/>
    <w:rsid w:val="00816133"/>
    <w:rsid w:val="0081628F"/>
    <w:rsid w:val="00816388"/>
    <w:rsid w:val="008167B4"/>
    <w:rsid w:val="00817007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5BCB"/>
    <w:rsid w:val="00826AD9"/>
    <w:rsid w:val="00826B5D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2DF0"/>
    <w:rsid w:val="008436C7"/>
    <w:rsid w:val="00844C11"/>
    <w:rsid w:val="00844CFA"/>
    <w:rsid w:val="00844D2C"/>
    <w:rsid w:val="00845909"/>
    <w:rsid w:val="0084602E"/>
    <w:rsid w:val="0084618E"/>
    <w:rsid w:val="00846512"/>
    <w:rsid w:val="008465DC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1E6E"/>
    <w:rsid w:val="00852287"/>
    <w:rsid w:val="00853E45"/>
    <w:rsid w:val="008542D0"/>
    <w:rsid w:val="00854A25"/>
    <w:rsid w:val="00854A4B"/>
    <w:rsid w:val="00854E06"/>
    <w:rsid w:val="0085516F"/>
    <w:rsid w:val="00855F89"/>
    <w:rsid w:val="00855F98"/>
    <w:rsid w:val="00856257"/>
    <w:rsid w:val="00856799"/>
    <w:rsid w:val="00856840"/>
    <w:rsid w:val="00856DA6"/>
    <w:rsid w:val="00856E8A"/>
    <w:rsid w:val="00856F46"/>
    <w:rsid w:val="00857843"/>
    <w:rsid w:val="00857B69"/>
    <w:rsid w:val="0086039F"/>
    <w:rsid w:val="00861743"/>
    <w:rsid w:val="00861B3E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DA0"/>
    <w:rsid w:val="00865F0D"/>
    <w:rsid w:val="00865F41"/>
    <w:rsid w:val="00866AEB"/>
    <w:rsid w:val="00866B75"/>
    <w:rsid w:val="0086738A"/>
    <w:rsid w:val="008673C5"/>
    <w:rsid w:val="0087023D"/>
    <w:rsid w:val="00870D12"/>
    <w:rsid w:val="008714C8"/>
    <w:rsid w:val="00871579"/>
    <w:rsid w:val="00871D5C"/>
    <w:rsid w:val="00871F3E"/>
    <w:rsid w:val="00871F44"/>
    <w:rsid w:val="0087238D"/>
    <w:rsid w:val="00872F4D"/>
    <w:rsid w:val="00873180"/>
    <w:rsid w:val="008732AC"/>
    <w:rsid w:val="00873392"/>
    <w:rsid w:val="00873BEF"/>
    <w:rsid w:val="00873D7E"/>
    <w:rsid w:val="00873EA2"/>
    <w:rsid w:val="00874183"/>
    <w:rsid w:val="008743C6"/>
    <w:rsid w:val="00874BA5"/>
    <w:rsid w:val="00875473"/>
    <w:rsid w:val="008756A4"/>
    <w:rsid w:val="0087652D"/>
    <w:rsid w:val="00876866"/>
    <w:rsid w:val="008768BB"/>
    <w:rsid w:val="008770AE"/>
    <w:rsid w:val="00877FBF"/>
    <w:rsid w:val="00880857"/>
    <w:rsid w:val="0088122D"/>
    <w:rsid w:val="008812DA"/>
    <w:rsid w:val="00882078"/>
    <w:rsid w:val="00882153"/>
    <w:rsid w:val="008824B0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6E8"/>
    <w:rsid w:val="008929D1"/>
    <w:rsid w:val="008942CA"/>
    <w:rsid w:val="00894913"/>
    <w:rsid w:val="0089570D"/>
    <w:rsid w:val="00896035"/>
    <w:rsid w:val="00896820"/>
    <w:rsid w:val="00897452"/>
    <w:rsid w:val="00897EC2"/>
    <w:rsid w:val="008A04CB"/>
    <w:rsid w:val="008A0A45"/>
    <w:rsid w:val="008A16D1"/>
    <w:rsid w:val="008A1C73"/>
    <w:rsid w:val="008A23EF"/>
    <w:rsid w:val="008A28A4"/>
    <w:rsid w:val="008A2BE0"/>
    <w:rsid w:val="008A3ADE"/>
    <w:rsid w:val="008A3C83"/>
    <w:rsid w:val="008A4A37"/>
    <w:rsid w:val="008A4F00"/>
    <w:rsid w:val="008A649C"/>
    <w:rsid w:val="008B00D7"/>
    <w:rsid w:val="008B09E9"/>
    <w:rsid w:val="008B0CA7"/>
    <w:rsid w:val="008B0F81"/>
    <w:rsid w:val="008B19DE"/>
    <w:rsid w:val="008B1C2E"/>
    <w:rsid w:val="008B2C89"/>
    <w:rsid w:val="008B2D68"/>
    <w:rsid w:val="008B3573"/>
    <w:rsid w:val="008B3896"/>
    <w:rsid w:val="008B3EC2"/>
    <w:rsid w:val="008B455A"/>
    <w:rsid w:val="008B4AE0"/>
    <w:rsid w:val="008B4C3C"/>
    <w:rsid w:val="008B4E96"/>
    <w:rsid w:val="008B5029"/>
    <w:rsid w:val="008B5256"/>
    <w:rsid w:val="008B569D"/>
    <w:rsid w:val="008B57C4"/>
    <w:rsid w:val="008B7075"/>
    <w:rsid w:val="008B769D"/>
    <w:rsid w:val="008C02CE"/>
    <w:rsid w:val="008C0575"/>
    <w:rsid w:val="008C0A7C"/>
    <w:rsid w:val="008C0CE1"/>
    <w:rsid w:val="008C164C"/>
    <w:rsid w:val="008C22DF"/>
    <w:rsid w:val="008C3C8E"/>
    <w:rsid w:val="008C3EA5"/>
    <w:rsid w:val="008C4A44"/>
    <w:rsid w:val="008C5754"/>
    <w:rsid w:val="008C5D8F"/>
    <w:rsid w:val="008C5F73"/>
    <w:rsid w:val="008C6EA5"/>
    <w:rsid w:val="008C7268"/>
    <w:rsid w:val="008C738A"/>
    <w:rsid w:val="008C738F"/>
    <w:rsid w:val="008C7EB8"/>
    <w:rsid w:val="008D0163"/>
    <w:rsid w:val="008D01E0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32A"/>
    <w:rsid w:val="008D590C"/>
    <w:rsid w:val="008D64EC"/>
    <w:rsid w:val="008D6CBE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5D0"/>
    <w:rsid w:val="008E16F2"/>
    <w:rsid w:val="008E1F98"/>
    <w:rsid w:val="008E2610"/>
    <w:rsid w:val="008E2990"/>
    <w:rsid w:val="008E2A75"/>
    <w:rsid w:val="008E2E41"/>
    <w:rsid w:val="008E348E"/>
    <w:rsid w:val="008E3593"/>
    <w:rsid w:val="008E4027"/>
    <w:rsid w:val="008E4743"/>
    <w:rsid w:val="008E4FEA"/>
    <w:rsid w:val="008E5257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77"/>
    <w:rsid w:val="008F2CD7"/>
    <w:rsid w:val="008F3239"/>
    <w:rsid w:val="008F339F"/>
    <w:rsid w:val="008F35AF"/>
    <w:rsid w:val="008F43E8"/>
    <w:rsid w:val="008F5A15"/>
    <w:rsid w:val="008F5D65"/>
    <w:rsid w:val="008F5DCF"/>
    <w:rsid w:val="008F5EDC"/>
    <w:rsid w:val="008F655C"/>
    <w:rsid w:val="008F7228"/>
    <w:rsid w:val="008F7424"/>
    <w:rsid w:val="009007F5"/>
    <w:rsid w:val="00900BF6"/>
    <w:rsid w:val="00900E1C"/>
    <w:rsid w:val="0090122B"/>
    <w:rsid w:val="00901363"/>
    <w:rsid w:val="00902386"/>
    <w:rsid w:val="00902984"/>
    <w:rsid w:val="0090359F"/>
    <w:rsid w:val="00904006"/>
    <w:rsid w:val="009043E2"/>
    <w:rsid w:val="009044E6"/>
    <w:rsid w:val="0090467B"/>
    <w:rsid w:val="00904D12"/>
    <w:rsid w:val="00905146"/>
    <w:rsid w:val="0090514D"/>
    <w:rsid w:val="00905394"/>
    <w:rsid w:val="00905DF9"/>
    <w:rsid w:val="00905F9D"/>
    <w:rsid w:val="0090658E"/>
    <w:rsid w:val="00906A02"/>
    <w:rsid w:val="00906EDC"/>
    <w:rsid w:val="009076C6"/>
    <w:rsid w:val="00907D42"/>
    <w:rsid w:val="009104D6"/>
    <w:rsid w:val="00910A22"/>
    <w:rsid w:val="00911316"/>
    <w:rsid w:val="0091150C"/>
    <w:rsid w:val="00911935"/>
    <w:rsid w:val="00911982"/>
    <w:rsid w:val="00911D00"/>
    <w:rsid w:val="009139F4"/>
    <w:rsid w:val="00913CAB"/>
    <w:rsid w:val="00913E20"/>
    <w:rsid w:val="00914D8C"/>
    <w:rsid w:val="00914DF4"/>
    <w:rsid w:val="009158F6"/>
    <w:rsid w:val="00916D0D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3498"/>
    <w:rsid w:val="00924529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974"/>
    <w:rsid w:val="009279A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4AD"/>
    <w:rsid w:val="0094220A"/>
    <w:rsid w:val="00942286"/>
    <w:rsid w:val="0094243F"/>
    <w:rsid w:val="00944169"/>
    <w:rsid w:val="0094518F"/>
    <w:rsid w:val="00945211"/>
    <w:rsid w:val="00945758"/>
    <w:rsid w:val="009457D3"/>
    <w:rsid w:val="00946008"/>
    <w:rsid w:val="00946728"/>
    <w:rsid w:val="00947F01"/>
    <w:rsid w:val="00947F96"/>
    <w:rsid w:val="00950158"/>
    <w:rsid w:val="00952AD5"/>
    <w:rsid w:val="00952CE0"/>
    <w:rsid w:val="00952D5A"/>
    <w:rsid w:val="00952F50"/>
    <w:rsid w:val="009537D6"/>
    <w:rsid w:val="00953B52"/>
    <w:rsid w:val="00953BFF"/>
    <w:rsid w:val="009541E6"/>
    <w:rsid w:val="0095424B"/>
    <w:rsid w:val="00954896"/>
    <w:rsid w:val="00954B52"/>
    <w:rsid w:val="0095541E"/>
    <w:rsid w:val="00955FD2"/>
    <w:rsid w:val="00956276"/>
    <w:rsid w:val="00956A06"/>
    <w:rsid w:val="00957FCA"/>
    <w:rsid w:val="00960587"/>
    <w:rsid w:val="009606F3"/>
    <w:rsid w:val="0096167F"/>
    <w:rsid w:val="00961697"/>
    <w:rsid w:val="00961F45"/>
    <w:rsid w:val="009632C3"/>
    <w:rsid w:val="009633AD"/>
    <w:rsid w:val="00963D87"/>
    <w:rsid w:val="009643FC"/>
    <w:rsid w:val="00964798"/>
    <w:rsid w:val="00964BC8"/>
    <w:rsid w:val="00964BFE"/>
    <w:rsid w:val="00965189"/>
    <w:rsid w:val="009653F9"/>
    <w:rsid w:val="009655BA"/>
    <w:rsid w:val="009662CB"/>
    <w:rsid w:val="00966F50"/>
    <w:rsid w:val="0096756E"/>
    <w:rsid w:val="00967582"/>
    <w:rsid w:val="009677F8"/>
    <w:rsid w:val="00970767"/>
    <w:rsid w:val="00970C7A"/>
    <w:rsid w:val="0097108F"/>
    <w:rsid w:val="00971BE2"/>
    <w:rsid w:val="00971E5A"/>
    <w:rsid w:val="0097226F"/>
    <w:rsid w:val="0097341C"/>
    <w:rsid w:val="0097347A"/>
    <w:rsid w:val="00973658"/>
    <w:rsid w:val="009745B2"/>
    <w:rsid w:val="009747C0"/>
    <w:rsid w:val="009748A5"/>
    <w:rsid w:val="00974D7D"/>
    <w:rsid w:val="00974F6C"/>
    <w:rsid w:val="00975265"/>
    <w:rsid w:val="00975AE7"/>
    <w:rsid w:val="00975BD8"/>
    <w:rsid w:val="00975EE3"/>
    <w:rsid w:val="00976DB6"/>
    <w:rsid w:val="0097727A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92D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0E8"/>
    <w:rsid w:val="00992145"/>
    <w:rsid w:val="009934E5"/>
    <w:rsid w:val="00993C04"/>
    <w:rsid w:val="00994545"/>
    <w:rsid w:val="00994801"/>
    <w:rsid w:val="00995565"/>
    <w:rsid w:val="009962F3"/>
    <w:rsid w:val="009969E9"/>
    <w:rsid w:val="00996E4F"/>
    <w:rsid w:val="00996E80"/>
    <w:rsid w:val="00996FE0"/>
    <w:rsid w:val="009A012D"/>
    <w:rsid w:val="009A0C4C"/>
    <w:rsid w:val="009A0EC5"/>
    <w:rsid w:val="009A13AC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45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6FAD"/>
    <w:rsid w:val="009A72FC"/>
    <w:rsid w:val="009A7C87"/>
    <w:rsid w:val="009A7CCA"/>
    <w:rsid w:val="009B06A1"/>
    <w:rsid w:val="009B10A0"/>
    <w:rsid w:val="009B1265"/>
    <w:rsid w:val="009B1422"/>
    <w:rsid w:val="009B27F4"/>
    <w:rsid w:val="009B3803"/>
    <w:rsid w:val="009B548E"/>
    <w:rsid w:val="009B57A5"/>
    <w:rsid w:val="009B5D6A"/>
    <w:rsid w:val="009B5FA1"/>
    <w:rsid w:val="009B6851"/>
    <w:rsid w:val="009B692D"/>
    <w:rsid w:val="009B69F6"/>
    <w:rsid w:val="009B6DB8"/>
    <w:rsid w:val="009B78F6"/>
    <w:rsid w:val="009C0214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2C1"/>
    <w:rsid w:val="009C5C04"/>
    <w:rsid w:val="009C5E28"/>
    <w:rsid w:val="009C64F0"/>
    <w:rsid w:val="009C6903"/>
    <w:rsid w:val="009C6AE6"/>
    <w:rsid w:val="009C6CC0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1FFD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88B"/>
    <w:rsid w:val="009D797C"/>
    <w:rsid w:val="009E06A5"/>
    <w:rsid w:val="009E06AC"/>
    <w:rsid w:val="009E0B54"/>
    <w:rsid w:val="009E0B56"/>
    <w:rsid w:val="009E125F"/>
    <w:rsid w:val="009E18FE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C39"/>
    <w:rsid w:val="00A00C9D"/>
    <w:rsid w:val="00A010BD"/>
    <w:rsid w:val="00A0150A"/>
    <w:rsid w:val="00A0198F"/>
    <w:rsid w:val="00A01C81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A92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171BC"/>
    <w:rsid w:val="00A2013D"/>
    <w:rsid w:val="00A21131"/>
    <w:rsid w:val="00A21245"/>
    <w:rsid w:val="00A21E0B"/>
    <w:rsid w:val="00A220A9"/>
    <w:rsid w:val="00A225D3"/>
    <w:rsid w:val="00A22C4C"/>
    <w:rsid w:val="00A23CCD"/>
    <w:rsid w:val="00A23CF9"/>
    <w:rsid w:val="00A23E8F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0DC4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3E2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476"/>
    <w:rsid w:val="00A44B3C"/>
    <w:rsid w:val="00A44CAA"/>
    <w:rsid w:val="00A44F44"/>
    <w:rsid w:val="00A456B4"/>
    <w:rsid w:val="00A45DF2"/>
    <w:rsid w:val="00A470A5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327"/>
    <w:rsid w:val="00A546AD"/>
    <w:rsid w:val="00A55028"/>
    <w:rsid w:val="00A558BC"/>
    <w:rsid w:val="00A55964"/>
    <w:rsid w:val="00A55E06"/>
    <w:rsid w:val="00A56158"/>
    <w:rsid w:val="00A562AE"/>
    <w:rsid w:val="00A564D1"/>
    <w:rsid w:val="00A56C2B"/>
    <w:rsid w:val="00A57BD7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27B"/>
    <w:rsid w:val="00A64BCA"/>
    <w:rsid w:val="00A65148"/>
    <w:rsid w:val="00A65997"/>
    <w:rsid w:val="00A65A8E"/>
    <w:rsid w:val="00A66940"/>
    <w:rsid w:val="00A67972"/>
    <w:rsid w:val="00A67C90"/>
    <w:rsid w:val="00A67E76"/>
    <w:rsid w:val="00A7014C"/>
    <w:rsid w:val="00A7019D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17EB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CCE"/>
    <w:rsid w:val="00A97DDE"/>
    <w:rsid w:val="00A97F6F"/>
    <w:rsid w:val="00AA05A8"/>
    <w:rsid w:val="00AA0660"/>
    <w:rsid w:val="00AA09CB"/>
    <w:rsid w:val="00AA2AB8"/>
    <w:rsid w:val="00AA2C58"/>
    <w:rsid w:val="00AA38CB"/>
    <w:rsid w:val="00AA4227"/>
    <w:rsid w:val="00AA48E4"/>
    <w:rsid w:val="00AA4FF7"/>
    <w:rsid w:val="00AA57B6"/>
    <w:rsid w:val="00AA6141"/>
    <w:rsid w:val="00AA6342"/>
    <w:rsid w:val="00AA6FA0"/>
    <w:rsid w:val="00AA71F6"/>
    <w:rsid w:val="00AA7B0A"/>
    <w:rsid w:val="00AA7B2C"/>
    <w:rsid w:val="00AA7B86"/>
    <w:rsid w:val="00AA7C73"/>
    <w:rsid w:val="00AB0199"/>
    <w:rsid w:val="00AB089A"/>
    <w:rsid w:val="00AB1165"/>
    <w:rsid w:val="00AB2A9C"/>
    <w:rsid w:val="00AB2BA8"/>
    <w:rsid w:val="00AB2FB9"/>
    <w:rsid w:val="00AB306B"/>
    <w:rsid w:val="00AB30D3"/>
    <w:rsid w:val="00AB360A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07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38B"/>
    <w:rsid w:val="00AE0D34"/>
    <w:rsid w:val="00AE1223"/>
    <w:rsid w:val="00AE1B44"/>
    <w:rsid w:val="00AE1F8A"/>
    <w:rsid w:val="00AE280B"/>
    <w:rsid w:val="00AE2963"/>
    <w:rsid w:val="00AE2CE1"/>
    <w:rsid w:val="00AE2D96"/>
    <w:rsid w:val="00AE300A"/>
    <w:rsid w:val="00AE3A6A"/>
    <w:rsid w:val="00AE3F0E"/>
    <w:rsid w:val="00AE4B52"/>
    <w:rsid w:val="00AE5773"/>
    <w:rsid w:val="00AE682C"/>
    <w:rsid w:val="00AE6AAA"/>
    <w:rsid w:val="00AE6B7F"/>
    <w:rsid w:val="00AE6C23"/>
    <w:rsid w:val="00AE709C"/>
    <w:rsid w:val="00AF0F72"/>
    <w:rsid w:val="00AF10B8"/>
    <w:rsid w:val="00AF1855"/>
    <w:rsid w:val="00AF1A57"/>
    <w:rsid w:val="00AF36B5"/>
    <w:rsid w:val="00AF3757"/>
    <w:rsid w:val="00AF39F3"/>
    <w:rsid w:val="00AF4F1A"/>
    <w:rsid w:val="00AF55EA"/>
    <w:rsid w:val="00AF567B"/>
    <w:rsid w:val="00AF5714"/>
    <w:rsid w:val="00AF5B82"/>
    <w:rsid w:val="00AF5D01"/>
    <w:rsid w:val="00AF6AAE"/>
    <w:rsid w:val="00AF6E3D"/>
    <w:rsid w:val="00AF7387"/>
    <w:rsid w:val="00AF7D95"/>
    <w:rsid w:val="00B00629"/>
    <w:rsid w:val="00B00959"/>
    <w:rsid w:val="00B00D78"/>
    <w:rsid w:val="00B021A8"/>
    <w:rsid w:val="00B027C6"/>
    <w:rsid w:val="00B0298D"/>
    <w:rsid w:val="00B03717"/>
    <w:rsid w:val="00B03736"/>
    <w:rsid w:val="00B040FF"/>
    <w:rsid w:val="00B04255"/>
    <w:rsid w:val="00B05066"/>
    <w:rsid w:val="00B051EB"/>
    <w:rsid w:val="00B110E4"/>
    <w:rsid w:val="00B1120C"/>
    <w:rsid w:val="00B113CB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17EE9"/>
    <w:rsid w:val="00B2051E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4D7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491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2AD1"/>
    <w:rsid w:val="00B5302D"/>
    <w:rsid w:val="00B53CB3"/>
    <w:rsid w:val="00B5464C"/>
    <w:rsid w:val="00B54888"/>
    <w:rsid w:val="00B5510B"/>
    <w:rsid w:val="00B553E1"/>
    <w:rsid w:val="00B553F5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1EEE"/>
    <w:rsid w:val="00B622A8"/>
    <w:rsid w:val="00B622F5"/>
    <w:rsid w:val="00B62429"/>
    <w:rsid w:val="00B63380"/>
    <w:rsid w:val="00B634F0"/>
    <w:rsid w:val="00B64882"/>
    <w:rsid w:val="00B64D8D"/>
    <w:rsid w:val="00B653BD"/>
    <w:rsid w:val="00B65DFE"/>
    <w:rsid w:val="00B65E5C"/>
    <w:rsid w:val="00B65F78"/>
    <w:rsid w:val="00B66DAA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3BD7"/>
    <w:rsid w:val="00B74508"/>
    <w:rsid w:val="00B747ED"/>
    <w:rsid w:val="00B74B71"/>
    <w:rsid w:val="00B76192"/>
    <w:rsid w:val="00B7645C"/>
    <w:rsid w:val="00B76541"/>
    <w:rsid w:val="00B76BAA"/>
    <w:rsid w:val="00B77607"/>
    <w:rsid w:val="00B777C6"/>
    <w:rsid w:val="00B77A7A"/>
    <w:rsid w:val="00B803EA"/>
    <w:rsid w:val="00B8068C"/>
    <w:rsid w:val="00B809AE"/>
    <w:rsid w:val="00B81B14"/>
    <w:rsid w:val="00B821A8"/>
    <w:rsid w:val="00B82D34"/>
    <w:rsid w:val="00B836EA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3BC"/>
    <w:rsid w:val="00B9458E"/>
    <w:rsid w:val="00B949DD"/>
    <w:rsid w:val="00B94D4E"/>
    <w:rsid w:val="00B94ECD"/>
    <w:rsid w:val="00B95A79"/>
    <w:rsid w:val="00B961A5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411A"/>
    <w:rsid w:val="00BA460F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92F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D20"/>
    <w:rsid w:val="00BE4449"/>
    <w:rsid w:val="00BE4BA9"/>
    <w:rsid w:val="00BE4E1F"/>
    <w:rsid w:val="00BE5CD2"/>
    <w:rsid w:val="00BE5D9A"/>
    <w:rsid w:val="00BE718B"/>
    <w:rsid w:val="00BE725F"/>
    <w:rsid w:val="00BE7BCE"/>
    <w:rsid w:val="00BF0451"/>
    <w:rsid w:val="00BF0C48"/>
    <w:rsid w:val="00BF195A"/>
    <w:rsid w:val="00BF1C35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6CEF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C3B"/>
    <w:rsid w:val="00C124A4"/>
    <w:rsid w:val="00C12CAB"/>
    <w:rsid w:val="00C13241"/>
    <w:rsid w:val="00C133A9"/>
    <w:rsid w:val="00C13D62"/>
    <w:rsid w:val="00C1427A"/>
    <w:rsid w:val="00C145B6"/>
    <w:rsid w:val="00C153B0"/>
    <w:rsid w:val="00C1574A"/>
    <w:rsid w:val="00C15E5D"/>
    <w:rsid w:val="00C1762B"/>
    <w:rsid w:val="00C17843"/>
    <w:rsid w:val="00C20D1E"/>
    <w:rsid w:val="00C20EFB"/>
    <w:rsid w:val="00C21B63"/>
    <w:rsid w:val="00C21E08"/>
    <w:rsid w:val="00C224B1"/>
    <w:rsid w:val="00C22B46"/>
    <w:rsid w:val="00C22FDE"/>
    <w:rsid w:val="00C239E3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27FB"/>
    <w:rsid w:val="00C3333E"/>
    <w:rsid w:val="00C334CE"/>
    <w:rsid w:val="00C3493E"/>
    <w:rsid w:val="00C34A32"/>
    <w:rsid w:val="00C34A40"/>
    <w:rsid w:val="00C358B9"/>
    <w:rsid w:val="00C35B72"/>
    <w:rsid w:val="00C35BCC"/>
    <w:rsid w:val="00C365E0"/>
    <w:rsid w:val="00C374BA"/>
    <w:rsid w:val="00C3759B"/>
    <w:rsid w:val="00C37D1C"/>
    <w:rsid w:val="00C406BB"/>
    <w:rsid w:val="00C40973"/>
    <w:rsid w:val="00C40AF8"/>
    <w:rsid w:val="00C41D02"/>
    <w:rsid w:val="00C42276"/>
    <w:rsid w:val="00C42414"/>
    <w:rsid w:val="00C42581"/>
    <w:rsid w:val="00C42F28"/>
    <w:rsid w:val="00C433DF"/>
    <w:rsid w:val="00C44220"/>
    <w:rsid w:val="00C4559B"/>
    <w:rsid w:val="00C45852"/>
    <w:rsid w:val="00C4746B"/>
    <w:rsid w:val="00C47AEB"/>
    <w:rsid w:val="00C50734"/>
    <w:rsid w:val="00C509E1"/>
    <w:rsid w:val="00C50FED"/>
    <w:rsid w:val="00C51488"/>
    <w:rsid w:val="00C51D1E"/>
    <w:rsid w:val="00C52009"/>
    <w:rsid w:val="00C520A5"/>
    <w:rsid w:val="00C521BA"/>
    <w:rsid w:val="00C52AF2"/>
    <w:rsid w:val="00C539A2"/>
    <w:rsid w:val="00C547C5"/>
    <w:rsid w:val="00C54C42"/>
    <w:rsid w:val="00C54CAE"/>
    <w:rsid w:val="00C5540F"/>
    <w:rsid w:val="00C56357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4FCC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A2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68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1263"/>
    <w:rsid w:val="00C92D8C"/>
    <w:rsid w:val="00C92DF4"/>
    <w:rsid w:val="00C93685"/>
    <w:rsid w:val="00C9374C"/>
    <w:rsid w:val="00C937A2"/>
    <w:rsid w:val="00C93CFC"/>
    <w:rsid w:val="00C94AA3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1A"/>
    <w:rsid w:val="00CA5AC9"/>
    <w:rsid w:val="00CA6108"/>
    <w:rsid w:val="00CA63D6"/>
    <w:rsid w:val="00CA6FA9"/>
    <w:rsid w:val="00CA73B5"/>
    <w:rsid w:val="00CA7A76"/>
    <w:rsid w:val="00CA7B6C"/>
    <w:rsid w:val="00CA7BD2"/>
    <w:rsid w:val="00CA7DF6"/>
    <w:rsid w:val="00CB1845"/>
    <w:rsid w:val="00CB2275"/>
    <w:rsid w:val="00CB263A"/>
    <w:rsid w:val="00CB2B8B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6D1"/>
    <w:rsid w:val="00CC1DD7"/>
    <w:rsid w:val="00CC27DA"/>
    <w:rsid w:val="00CC3079"/>
    <w:rsid w:val="00CC39E0"/>
    <w:rsid w:val="00CC3A9E"/>
    <w:rsid w:val="00CC3DC4"/>
    <w:rsid w:val="00CC4073"/>
    <w:rsid w:val="00CC4BAB"/>
    <w:rsid w:val="00CC4FCE"/>
    <w:rsid w:val="00CC517E"/>
    <w:rsid w:val="00CC52D8"/>
    <w:rsid w:val="00CC58CD"/>
    <w:rsid w:val="00CC59CA"/>
    <w:rsid w:val="00CC5A89"/>
    <w:rsid w:val="00CC5F32"/>
    <w:rsid w:val="00CC64DD"/>
    <w:rsid w:val="00CC6DA9"/>
    <w:rsid w:val="00CC6F7E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57C7"/>
    <w:rsid w:val="00CD5C5E"/>
    <w:rsid w:val="00CD618A"/>
    <w:rsid w:val="00CD67A4"/>
    <w:rsid w:val="00CD6836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32C"/>
    <w:rsid w:val="00CF7710"/>
    <w:rsid w:val="00CF7938"/>
    <w:rsid w:val="00CF7AFF"/>
    <w:rsid w:val="00CF7F1E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0E86"/>
    <w:rsid w:val="00D1117E"/>
    <w:rsid w:val="00D1117F"/>
    <w:rsid w:val="00D1164E"/>
    <w:rsid w:val="00D11CBE"/>
    <w:rsid w:val="00D12DA3"/>
    <w:rsid w:val="00D13C2F"/>
    <w:rsid w:val="00D14307"/>
    <w:rsid w:val="00D1447B"/>
    <w:rsid w:val="00D14544"/>
    <w:rsid w:val="00D148D8"/>
    <w:rsid w:val="00D14C5A"/>
    <w:rsid w:val="00D15058"/>
    <w:rsid w:val="00D1532E"/>
    <w:rsid w:val="00D157D9"/>
    <w:rsid w:val="00D15C3F"/>
    <w:rsid w:val="00D15EFA"/>
    <w:rsid w:val="00D1647E"/>
    <w:rsid w:val="00D169BC"/>
    <w:rsid w:val="00D17F7F"/>
    <w:rsid w:val="00D17FB5"/>
    <w:rsid w:val="00D20176"/>
    <w:rsid w:val="00D20472"/>
    <w:rsid w:val="00D20844"/>
    <w:rsid w:val="00D20B5E"/>
    <w:rsid w:val="00D20C9A"/>
    <w:rsid w:val="00D20E05"/>
    <w:rsid w:val="00D21AF0"/>
    <w:rsid w:val="00D21DBB"/>
    <w:rsid w:val="00D2211C"/>
    <w:rsid w:val="00D22E34"/>
    <w:rsid w:val="00D245A9"/>
    <w:rsid w:val="00D25416"/>
    <w:rsid w:val="00D2554B"/>
    <w:rsid w:val="00D25ACE"/>
    <w:rsid w:val="00D263BA"/>
    <w:rsid w:val="00D269D8"/>
    <w:rsid w:val="00D26B55"/>
    <w:rsid w:val="00D276EC"/>
    <w:rsid w:val="00D27E00"/>
    <w:rsid w:val="00D31CD2"/>
    <w:rsid w:val="00D33429"/>
    <w:rsid w:val="00D33BF4"/>
    <w:rsid w:val="00D34E46"/>
    <w:rsid w:val="00D35018"/>
    <w:rsid w:val="00D35ABC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3FB1"/>
    <w:rsid w:val="00D54181"/>
    <w:rsid w:val="00D5449B"/>
    <w:rsid w:val="00D5450D"/>
    <w:rsid w:val="00D54D71"/>
    <w:rsid w:val="00D54DEA"/>
    <w:rsid w:val="00D55C1D"/>
    <w:rsid w:val="00D56686"/>
    <w:rsid w:val="00D56CB9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DBB"/>
    <w:rsid w:val="00D64F2B"/>
    <w:rsid w:val="00D6504B"/>
    <w:rsid w:val="00D65171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086"/>
    <w:rsid w:val="00D732C2"/>
    <w:rsid w:val="00D73331"/>
    <w:rsid w:val="00D737E2"/>
    <w:rsid w:val="00D739F4"/>
    <w:rsid w:val="00D740C0"/>
    <w:rsid w:val="00D74A0E"/>
    <w:rsid w:val="00D74D0E"/>
    <w:rsid w:val="00D7510B"/>
    <w:rsid w:val="00D75FD6"/>
    <w:rsid w:val="00D76CF6"/>
    <w:rsid w:val="00D77677"/>
    <w:rsid w:val="00D8005D"/>
    <w:rsid w:val="00D8048E"/>
    <w:rsid w:val="00D8063B"/>
    <w:rsid w:val="00D80C1B"/>
    <w:rsid w:val="00D819C4"/>
    <w:rsid w:val="00D81D0C"/>
    <w:rsid w:val="00D81E0A"/>
    <w:rsid w:val="00D825A1"/>
    <w:rsid w:val="00D829A5"/>
    <w:rsid w:val="00D82AE2"/>
    <w:rsid w:val="00D82ED3"/>
    <w:rsid w:val="00D845FC"/>
    <w:rsid w:val="00D84C1B"/>
    <w:rsid w:val="00D858A9"/>
    <w:rsid w:val="00D85D18"/>
    <w:rsid w:val="00D878E4"/>
    <w:rsid w:val="00D87A5B"/>
    <w:rsid w:val="00D87AE5"/>
    <w:rsid w:val="00D90345"/>
    <w:rsid w:val="00D9049E"/>
    <w:rsid w:val="00D90846"/>
    <w:rsid w:val="00D90A2B"/>
    <w:rsid w:val="00D922D6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3245"/>
    <w:rsid w:val="00DA4381"/>
    <w:rsid w:val="00DA45BE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A7FD6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4D1"/>
    <w:rsid w:val="00DC763C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D40"/>
    <w:rsid w:val="00DD6F08"/>
    <w:rsid w:val="00DD7246"/>
    <w:rsid w:val="00DD78C1"/>
    <w:rsid w:val="00DE0093"/>
    <w:rsid w:val="00DE04FC"/>
    <w:rsid w:val="00DE1144"/>
    <w:rsid w:val="00DE122D"/>
    <w:rsid w:val="00DE2197"/>
    <w:rsid w:val="00DE2761"/>
    <w:rsid w:val="00DE2BE5"/>
    <w:rsid w:val="00DE32D6"/>
    <w:rsid w:val="00DE3865"/>
    <w:rsid w:val="00DE4E01"/>
    <w:rsid w:val="00DE5053"/>
    <w:rsid w:val="00DE5BBA"/>
    <w:rsid w:val="00DE6724"/>
    <w:rsid w:val="00DE7101"/>
    <w:rsid w:val="00DE744B"/>
    <w:rsid w:val="00DF027C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9FD"/>
    <w:rsid w:val="00E06A55"/>
    <w:rsid w:val="00E07F98"/>
    <w:rsid w:val="00E1002C"/>
    <w:rsid w:val="00E1068B"/>
    <w:rsid w:val="00E10980"/>
    <w:rsid w:val="00E10A3E"/>
    <w:rsid w:val="00E10D55"/>
    <w:rsid w:val="00E11C85"/>
    <w:rsid w:val="00E12169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67D"/>
    <w:rsid w:val="00E16A2D"/>
    <w:rsid w:val="00E16A3D"/>
    <w:rsid w:val="00E16E04"/>
    <w:rsid w:val="00E174C2"/>
    <w:rsid w:val="00E179CA"/>
    <w:rsid w:val="00E17DA5"/>
    <w:rsid w:val="00E203EE"/>
    <w:rsid w:val="00E21A77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27E0D"/>
    <w:rsid w:val="00E300A5"/>
    <w:rsid w:val="00E30408"/>
    <w:rsid w:val="00E30409"/>
    <w:rsid w:val="00E3142E"/>
    <w:rsid w:val="00E315B3"/>
    <w:rsid w:val="00E315C8"/>
    <w:rsid w:val="00E31A1E"/>
    <w:rsid w:val="00E32741"/>
    <w:rsid w:val="00E32BC8"/>
    <w:rsid w:val="00E33B76"/>
    <w:rsid w:val="00E347C1"/>
    <w:rsid w:val="00E348C3"/>
    <w:rsid w:val="00E349F5"/>
    <w:rsid w:val="00E35063"/>
    <w:rsid w:val="00E350DC"/>
    <w:rsid w:val="00E35D04"/>
    <w:rsid w:val="00E37D04"/>
    <w:rsid w:val="00E37DDD"/>
    <w:rsid w:val="00E40153"/>
    <w:rsid w:val="00E402D2"/>
    <w:rsid w:val="00E40691"/>
    <w:rsid w:val="00E407CE"/>
    <w:rsid w:val="00E40A98"/>
    <w:rsid w:val="00E40C87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54C"/>
    <w:rsid w:val="00E43A90"/>
    <w:rsid w:val="00E43ED4"/>
    <w:rsid w:val="00E44821"/>
    <w:rsid w:val="00E45032"/>
    <w:rsid w:val="00E45511"/>
    <w:rsid w:val="00E45FAD"/>
    <w:rsid w:val="00E4603D"/>
    <w:rsid w:val="00E46DEC"/>
    <w:rsid w:val="00E47227"/>
    <w:rsid w:val="00E476A4"/>
    <w:rsid w:val="00E508A2"/>
    <w:rsid w:val="00E50F84"/>
    <w:rsid w:val="00E52195"/>
    <w:rsid w:val="00E522AA"/>
    <w:rsid w:val="00E52302"/>
    <w:rsid w:val="00E5305B"/>
    <w:rsid w:val="00E53D92"/>
    <w:rsid w:val="00E543D0"/>
    <w:rsid w:val="00E547AF"/>
    <w:rsid w:val="00E54B54"/>
    <w:rsid w:val="00E54C06"/>
    <w:rsid w:val="00E54C17"/>
    <w:rsid w:val="00E55C86"/>
    <w:rsid w:val="00E56AC8"/>
    <w:rsid w:val="00E572E5"/>
    <w:rsid w:val="00E5763C"/>
    <w:rsid w:val="00E61D59"/>
    <w:rsid w:val="00E62159"/>
    <w:rsid w:val="00E635B9"/>
    <w:rsid w:val="00E63940"/>
    <w:rsid w:val="00E63B8A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EF"/>
    <w:rsid w:val="00E75022"/>
    <w:rsid w:val="00E75314"/>
    <w:rsid w:val="00E7561C"/>
    <w:rsid w:val="00E7566D"/>
    <w:rsid w:val="00E7577A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20A5"/>
    <w:rsid w:val="00E920F8"/>
    <w:rsid w:val="00E92E08"/>
    <w:rsid w:val="00E935CF"/>
    <w:rsid w:val="00E9468D"/>
    <w:rsid w:val="00E9481D"/>
    <w:rsid w:val="00E94DD9"/>
    <w:rsid w:val="00E95774"/>
    <w:rsid w:val="00E95E58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00C"/>
    <w:rsid w:val="00EB3549"/>
    <w:rsid w:val="00EB3B4B"/>
    <w:rsid w:val="00EB4A87"/>
    <w:rsid w:val="00EB5B4D"/>
    <w:rsid w:val="00EB5F03"/>
    <w:rsid w:val="00EB6150"/>
    <w:rsid w:val="00EB61D5"/>
    <w:rsid w:val="00EB686B"/>
    <w:rsid w:val="00EB699D"/>
    <w:rsid w:val="00EB6A55"/>
    <w:rsid w:val="00EB7B75"/>
    <w:rsid w:val="00EC0253"/>
    <w:rsid w:val="00EC0730"/>
    <w:rsid w:val="00EC0935"/>
    <w:rsid w:val="00EC0C3B"/>
    <w:rsid w:val="00EC0E62"/>
    <w:rsid w:val="00EC1015"/>
    <w:rsid w:val="00EC17C4"/>
    <w:rsid w:val="00EC2177"/>
    <w:rsid w:val="00EC2ADD"/>
    <w:rsid w:val="00EC2B5B"/>
    <w:rsid w:val="00EC30C9"/>
    <w:rsid w:val="00EC35ED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32C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18C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F0D"/>
    <w:rsid w:val="00EE1565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405B"/>
    <w:rsid w:val="00EF4CC0"/>
    <w:rsid w:val="00EF5095"/>
    <w:rsid w:val="00EF51AA"/>
    <w:rsid w:val="00EF521D"/>
    <w:rsid w:val="00EF56C1"/>
    <w:rsid w:val="00EF6244"/>
    <w:rsid w:val="00EF649F"/>
    <w:rsid w:val="00EF7B15"/>
    <w:rsid w:val="00F00401"/>
    <w:rsid w:val="00F00E08"/>
    <w:rsid w:val="00F00FBC"/>
    <w:rsid w:val="00F019B1"/>
    <w:rsid w:val="00F0212A"/>
    <w:rsid w:val="00F0253A"/>
    <w:rsid w:val="00F02E8F"/>
    <w:rsid w:val="00F03144"/>
    <w:rsid w:val="00F04E05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395"/>
    <w:rsid w:val="00F108FC"/>
    <w:rsid w:val="00F11C30"/>
    <w:rsid w:val="00F11DCF"/>
    <w:rsid w:val="00F126E0"/>
    <w:rsid w:val="00F12823"/>
    <w:rsid w:val="00F12EAA"/>
    <w:rsid w:val="00F13A52"/>
    <w:rsid w:val="00F13DD0"/>
    <w:rsid w:val="00F14548"/>
    <w:rsid w:val="00F14D18"/>
    <w:rsid w:val="00F163CD"/>
    <w:rsid w:val="00F166D7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4CF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4C7B"/>
    <w:rsid w:val="00F45CA7"/>
    <w:rsid w:val="00F461E4"/>
    <w:rsid w:val="00F46869"/>
    <w:rsid w:val="00F46BD9"/>
    <w:rsid w:val="00F46E93"/>
    <w:rsid w:val="00F46FEE"/>
    <w:rsid w:val="00F50B4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D9C"/>
    <w:rsid w:val="00F56F25"/>
    <w:rsid w:val="00F578A3"/>
    <w:rsid w:val="00F60028"/>
    <w:rsid w:val="00F6084B"/>
    <w:rsid w:val="00F61ACA"/>
    <w:rsid w:val="00F61D2C"/>
    <w:rsid w:val="00F62E0B"/>
    <w:rsid w:val="00F637D4"/>
    <w:rsid w:val="00F63849"/>
    <w:rsid w:val="00F63B03"/>
    <w:rsid w:val="00F63C2A"/>
    <w:rsid w:val="00F6419B"/>
    <w:rsid w:val="00F6459D"/>
    <w:rsid w:val="00F647F0"/>
    <w:rsid w:val="00F64806"/>
    <w:rsid w:val="00F648EA"/>
    <w:rsid w:val="00F64E77"/>
    <w:rsid w:val="00F65D11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091"/>
    <w:rsid w:val="00F81931"/>
    <w:rsid w:val="00F819C6"/>
    <w:rsid w:val="00F81BE1"/>
    <w:rsid w:val="00F81D67"/>
    <w:rsid w:val="00F8236E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5EE3"/>
    <w:rsid w:val="00F96814"/>
    <w:rsid w:val="00F9690E"/>
    <w:rsid w:val="00F96D5E"/>
    <w:rsid w:val="00F97AB0"/>
    <w:rsid w:val="00F97B52"/>
    <w:rsid w:val="00FA043E"/>
    <w:rsid w:val="00FA05CB"/>
    <w:rsid w:val="00FA0C0A"/>
    <w:rsid w:val="00FA0EC8"/>
    <w:rsid w:val="00FA0F52"/>
    <w:rsid w:val="00FA1006"/>
    <w:rsid w:val="00FA133B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9F9"/>
    <w:rsid w:val="00FA4F08"/>
    <w:rsid w:val="00FA56E2"/>
    <w:rsid w:val="00FA5ED2"/>
    <w:rsid w:val="00FA6324"/>
    <w:rsid w:val="00FA642B"/>
    <w:rsid w:val="00FA73C1"/>
    <w:rsid w:val="00FA7B55"/>
    <w:rsid w:val="00FA7D1B"/>
    <w:rsid w:val="00FA7F0D"/>
    <w:rsid w:val="00FB0DD7"/>
    <w:rsid w:val="00FB0F74"/>
    <w:rsid w:val="00FB20FF"/>
    <w:rsid w:val="00FB267B"/>
    <w:rsid w:val="00FB2941"/>
    <w:rsid w:val="00FB2A4E"/>
    <w:rsid w:val="00FB35BC"/>
    <w:rsid w:val="00FB3650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013"/>
    <w:rsid w:val="00FD0599"/>
    <w:rsid w:val="00FD0BAA"/>
    <w:rsid w:val="00FD0D91"/>
    <w:rsid w:val="00FD0E72"/>
    <w:rsid w:val="00FD1605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766E"/>
    <w:rsid w:val="00FE7817"/>
    <w:rsid w:val="00FE783D"/>
    <w:rsid w:val="00FE7A1C"/>
    <w:rsid w:val="00FE7B61"/>
    <w:rsid w:val="00FF00D9"/>
    <w:rsid w:val="00FF03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4D80"/>
    <w:rsid w:val="00FF4EF1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F81931"/>
    <w:rPr>
      <w:lang w:val="en-GB" w:eastAsia="en-US"/>
    </w:rPr>
  </w:style>
  <w:style w:type="paragraph" w:customStyle="1" w:styleId="Char1">
    <w:name w:val="Char"/>
    <w:basedOn w:val="ae"/>
    <w:rsid w:val="005000E6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ascii="Tahoma" w:hAnsi="Tahoma" w:cs="Tahoma"/>
      <w:b/>
      <w:bCs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86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7BCAA-C993-4547-B62D-8B9367F6C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4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JianXu/책임연구원/차세대표준(연)CAS팀(james6.xu@lge.com)</cp:lastModifiedBy>
  <cp:revision>5</cp:revision>
  <cp:lastPrinted>2017-05-04T01:29:00Z</cp:lastPrinted>
  <dcterms:created xsi:type="dcterms:W3CDTF">2018-09-28T05:42:00Z</dcterms:created>
  <dcterms:modified xsi:type="dcterms:W3CDTF">2018-09-29T02:52:00Z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1538113342</vt:lpwstr>
  </property>
</Properties>
</file>